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A71A1" w14:textId="428E819F" w:rsidR="00425991" w:rsidRPr="00CE0424" w:rsidRDefault="00425991" w:rsidP="0042599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 w:rsidR="00BA5E10">
        <w:t>Meeting #88</w:t>
      </w:r>
      <w:r w:rsidR="00BF4944">
        <w:t>bis</w:t>
      </w:r>
      <w:r w:rsidRPr="00CE0424">
        <w:tab/>
      </w:r>
      <w:r w:rsidR="006271A3" w:rsidRPr="006271A3">
        <w:rPr>
          <w:sz w:val="32"/>
          <w:szCs w:val="32"/>
        </w:rPr>
        <w:t>R1-1</w:t>
      </w:r>
      <w:r w:rsidR="00390C1B">
        <w:rPr>
          <w:sz w:val="32"/>
          <w:szCs w:val="32"/>
        </w:rPr>
        <w:t>70</w:t>
      </w:r>
      <w:r w:rsidR="00840487">
        <w:rPr>
          <w:sz w:val="32"/>
          <w:szCs w:val="32"/>
        </w:rPr>
        <w:t>6534</w:t>
      </w:r>
      <w:bookmarkStart w:id="0" w:name="_GoBack"/>
      <w:bookmarkEnd w:id="0"/>
    </w:p>
    <w:p w14:paraId="134ABC18" w14:textId="78A1D3A6" w:rsidR="00BF4944" w:rsidRPr="003B3663" w:rsidRDefault="00BF4944" w:rsidP="00BF4944">
      <w:pPr>
        <w:pStyle w:val="CRCoverPage"/>
        <w:outlineLvl w:val="0"/>
        <w:rPr>
          <w:b/>
          <w:noProof/>
          <w:sz w:val="24"/>
        </w:rPr>
      </w:pPr>
      <w:r w:rsidRPr="003B3663">
        <w:rPr>
          <w:b/>
          <w:noProof/>
          <w:sz w:val="24"/>
        </w:rPr>
        <w:t xml:space="preserve">Spokane, </w:t>
      </w:r>
      <w:r>
        <w:rPr>
          <w:b/>
          <w:noProof/>
          <w:sz w:val="24"/>
        </w:rPr>
        <w:t xml:space="preserve">WA, </w:t>
      </w:r>
      <w:r w:rsidRPr="003B3663">
        <w:rPr>
          <w:b/>
          <w:noProof/>
          <w:sz w:val="24"/>
        </w:rPr>
        <w:t>US</w:t>
      </w:r>
      <w:r>
        <w:rPr>
          <w:b/>
          <w:noProof/>
          <w:sz w:val="24"/>
        </w:rPr>
        <w:t>A</w:t>
      </w:r>
      <w:r w:rsidRPr="003B3663">
        <w:rPr>
          <w:b/>
          <w:noProof/>
          <w:sz w:val="24"/>
        </w:rPr>
        <w:t>, 3</w:t>
      </w:r>
      <w:r w:rsidRPr="003B3663">
        <w:rPr>
          <w:b/>
          <w:noProof/>
          <w:sz w:val="24"/>
          <w:vertAlign w:val="superscript"/>
        </w:rPr>
        <w:t>th</w:t>
      </w:r>
      <w:r w:rsidRPr="003B3663">
        <w:rPr>
          <w:b/>
          <w:noProof/>
          <w:sz w:val="24"/>
        </w:rPr>
        <w:t>- 7</w:t>
      </w:r>
      <w:r w:rsidRPr="003B3663">
        <w:rPr>
          <w:b/>
          <w:noProof/>
          <w:sz w:val="24"/>
          <w:vertAlign w:val="superscript"/>
        </w:rPr>
        <w:t>th</w:t>
      </w:r>
      <w:r w:rsidRPr="003B3663">
        <w:rPr>
          <w:b/>
          <w:noProof/>
          <w:sz w:val="24"/>
        </w:rPr>
        <w:t xml:space="preserve"> April 2017</w:t>
      </w:r>
    </w:p>
    <w:p w14:paraId="5FE9F370" w14:textId="77777777" w:rsidR="00E90E49" w:rsidRPr="00CE0424" w:rsidRDefault="00E90E49" w:rsidP="00357380">
      <w:pPr>
        <w:pStyle w:val="3GPPHeader"/>
      </w:pPr>
    </w:p>
    <w:p w14:paraId="2D2CF31E" w14:textId="3AC51C21" w:rsidR="00E90E49" w:rsidRPr="0015001A" w:rsidRDefault="00E90E49" w:rsidP="00311702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A1683F">
        <w:rPr>
          <w:sz w:val="22"/>
          <w:szCs w:val="22"/>
          <w:lang w:val="en-US"/>
        </w:rPr>
        <w:t>8.1.1.1</w:t>
      </w:r>
      <w:r w:rsidR="00BF4944">
        <w:rPr>
          <w:sz w:val="22"/>
          <w:szCs w:val="22"/>
          <w:lang w:val="en-US"/>
        </w:rPr>
        <w:t>.2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7CA1BAA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1683F">
        <w:rPr>
          <w:sz w:val="22"/>
          <w:szCs w:val="22"/>
        </w:rPr>
        <w:t>Summary of discussion on</w:t>
      </w:r>
      <w:r w:rsidR="00A71924">
        <w:rPr>
          <w:sz w:val="22"/>
          <w:szCs w:val="22"/>
        </w:rPr>
        <w:t xml:space="preserve"> </w:t>
      </w:r>
      <w:r w:rsidR="00A71924" w:rsidRPr="00A71924">
        <w:rPr>
          <w:sz w:val="22"/>
          <w:szCs w:val="22"/>
        </w:rPr>
        <w:tab/>
        <w:t xml:space="preserve">SS block composition, SS burst set composition </w:t>
      </w:r>
      <w:r w:rsidR="00A71924">
        <w:rPr>
          <w:sz w:val="22"/>
          <w:szCs w:val="22"/>
        </w:rPr>
        <w:tab/>
      </w:r>
      <w:r w:rsidR="00A71924" w:rsidRPr="00A71924">
        <w:rPr>
          <w:sz w:val="22"/>
          <w:szCs w:val="22"/>
        </w:rPr>
        <w:t>and SS time index indication</w:t>
      </w:r>
    </w:p>
    <w:p w14:paraId="00BFF626" w14:textId="3E5E5676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501D4EF" w:rsidR="00E30225" w:rsidRDefault="00E30225" w:rsidP="00E30225">
      <w:pPr>
        <w:pStyle w:val="Heading1"/>
      </w:pPr>
      <w:r w:rsidRPr="00CE0424">
        <w:t>Introduction</w:t>
      </w:r>
    </w:p>
    <w:p w14:paraId="27912499" w14:textId="7AD27951" w:rsidR="00A172D7" w:rsidRPr="00924599" w:rsidRDefault="00A1683F" w:rsidP="00A172D7">
      <w:pPr>
        <w:pStyle w:val="BodyText"/>
        <w:rPr>
          <w:lang w:val="en-US"/>
        </w:rPr>
      </w:pPr>
      <w:r>
        <w:rPr>
          <w:lang w:val="en-US"/>
        </w:rPr>
        <w:t>Previous agreements</w:t>
      </w:r>
      <w:r w:rsidR="00A172D7" w:rsidRPr="00924599">
        <w:rPr>
          <w:lang w:val="en-US"/>
        </w:rPr>
        <w:t>:</w:t>
      </w:r>
      <w:r w:rsidR="00A172D7" w:rsidRPr="00A172D7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72D7" w:rsidRPr="00924599" w14:paraId="114EDEEC" w14:textId="77777777" w:rsidTr="00BB32B5">
        <w:tc>
          <w:tcPr>
            <w:tcW w:w="9629" w:type="dxa"/>
          </w:tcPr>
          <w:p w14:paraId="3C37737D" w14:textId="77777777" w:rsidR="00A1683F" w:rsidRPr="00A1683F" w:rsidRDefault="00A1683F" w:rsidP="00A1683F">
            <w:pPr>
              <w:overflowPunct/>
              <w:autoSpaceDE/>
              <w:autoSpaceDN/>
              <w:adjustRightInd/>
              <w:spacing w:after="0"/>
              <w:ind w:left="1440" w:hanging="144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683F">
              <w:rPr>
                <w:rFonts w:ascii="Times" w:eastAsia="MS Mincho" w:hAnsi="Times"/>
                <w:lang w:eastAsia="ja-JP"/>
              </w:rPr>
              <w:t>:</w:t>
            </w:r>
          </w:p>
          <w:p w14:paraId="36564612" w14:textId="77777777" w:rsidR="00A1683F" w:rsidRPr="00A1683F" w:rsidRDefault="00A1683F" w:rsidP="00A1683F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For set of possible SS block time locations, further evaluation till next meeting by considering at least the following:</w:t>
            </w:r>
          </w:p>
          <w:p w14:paraId="26CAFB34" w14:textId="77777777" w:rsidR="00A1683F" w:rsidRPr="00A1683F" w:rsidRDefault="00A1683F" w:rsidP="00A1683F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Whether or not a SS block comprises of consecutive symbols and whether or not SS&amp;PBCH in the same or different slots</w:t>
            </w:r>
          </w:p>
          <w:p w14:paraId="5413CB7D" w14:textId="77777777" w:rsidR="00A1683F" w:rsidRPr="00A1683F" w:rsidRDefault="00A1683F" w:rsidP="00A1683F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Number of symbols per SS block</w:t>
            </w:r>
          </w:p>
          <w:p w14:paraId="16724CD6" w14:textId="77777777" w:rsidR="00A1683F" w:rsidRPr="00A1683F" w:rsidRDefault="00A1683F" w:rsidP="00A1683F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Whether or not to map across slot boundary(ies)</w:t>
            </w:r>
          </w:p>
          <w:p w14:paraId="39FA59BA" w14:textId="77777777" w:rsidR="00A1683F" w:rsidRPr="00A1683F" w:rsidRDefault="00A1683F" w:rsidP="00A1683F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Whether or not to skip symbol(s) within a slot or a slot set</w:t>
            </w:r>
          </w:p>
          <w:p w14:paraId="5450FFF2" w14:textId="77777777" w:rsidR="00A1683F" w:rsidRPr="00A1683F" w:rsidRDefault="00A1683F" w:rsidP="00A1683F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Contents of an SS block (note: the contents of an SS block may be further discussed during this meeting)</w:t>
            </w:r>
          </w:p>
          <w:p w14:paraId="4277DCC7" w14:textId="77777777" w:rsidR="00A1683F" w:rsidRPr="00A1683F" w:rsidRDefault="00A1683F" w:rsidP="00A1683F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 w:rsidRPr="00A1683F">
              <w:rPr>
                <w:rFonts w:ascii="Times" w:eastAsia="MS Mincho" w:hAnsi="Times"/>
                <w:lang w:eastAsia="ja-JP"/>
              </w:rPr>
              <w:t>How SS blocks are arranged within a burst set, &amp; the # of SS blocks per burst/burst set</w:t>
            </w:r>
          </w:p>
          <w:p w14:paraId="0B5D8D6C" w14:textId="77777777" w:rsidR="00A1683F" w:rsidRPr="00A1683F" w:rsidRDefault="00A1683F" w:rsidP="00A1683F">
            <w:pPr>
              <w:overflowPunct/>
              <w:autoSpaceDE/>
              <w:autoSpaceDN/>
              <w:adjustRightInd/>
              <w:spacing w:after="0"/>
              <w:ind w:left="1440" w:hanging="1440"/>
              <w:jc w:val="left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</w:p>
          <w:p w14:paraId="1F071485" w14:textId="77777777" w:rsidR="00A1683F" w:rsidRPr="00A1683F" w:rsidRDefault="00A1683F" w:rsidP="00A1683F">
            <w:pPr>
              <w:overflowPunct/>
              <w:autoSpaceDE/>
              <w:autoSpaceDN/>
              <w:adjustRightInd/>
              <w:spacing w:after="0"/>
              <w:ind w:left="1440" w:hanging="1440"/>
              <w:jc w:val="left"/>
              <w:textAlignment w:val="auto"/>
              <w:rPr>
                <w:rFonts w:ascii="Times" w:eastAsia="MS Mincho" w:hAnsi="Times"/>
                <w:b/>
                <w:u w:val="single"/>
                <w:lang w:eastAsia="ja-JP"/>
              </w:rPr>
            </w:pPr>
            <w:r w:rsidRPr="00A1683F">
              <w:rPr>
                <w:rFonts w:ascii="Times" w:eastAsia="MS Mincho" w:hAnsi="Times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6DAAF334" w14:textId="77777777" w:rsidR="00A1683F" w:rsidRPr="00A1683F" w:rsidRDefault="00A1683F" w:rsidP="00A1683F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/>
                <w:lang w:val="en-US" w:eastAsia="ja-JP"/>
              </w:rPr>
              <w:t>The maximum number of SS-blocks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, </w:t>
            </w:r>
            <w:r w:rsidRPr="00A1683F">
              <w:rPr>
                <w:rFonts w:ascii="Times" w:eastAsia="MS Mincho" w:hAnsi="Times" w:hint="eastAsia"/>
                <w:i/>
                <w:lang w:val="en-US" w:eastAsia="ja-JP"/>
              </w:rPr>
              <w:t>L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, 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within 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SS burst set </w:t>
            </w:r>
            <w:r w:rsidRPr="00A1683F">
              <w:rPr>
                <w:rFonts w:ascii="Times" w:eastAsia="MS Mincho" w:hAnsi="Times"/>
                <w:lang w:val="en-US" w:eastAsia="ja-JP"/>
              </w:rPr>
              <w:t>may be carrier frequency dependent</w:t>
            </w:r>
          </w:p>
          <w:p w14:paraId="5240F745" w14:textId="77777777" w:rsidR="00A1683F" w:rsidRPr="00A1683F" w:rsidRDefault="00A1683F" w:rsidP="00A1683F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/>
                <w:lang w:val="en-US" w:eastAsia="ja-JP"/>
              </w:rPr>
              <w:t>For frequency range category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 </w:t>
            </w:r>
            <w:r w:rsidRPr="00A1683F">
              <w:rPr>
                <w:rFonts w:ascii="Times" w:eastAsia="MS Mincho" w:hAnsi="Times"/>
                <w:lang w:val="en-US" w:eastAsia="ja-JP"/>
              </w:rPr>
              <w:t>#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>A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 (e.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g., </w:t>
            </w:r>
            <w:r w:rsidRPr="00A1683F">
              <w:rPr>
                <w:rFonts w:ascii="Times" w:eastAsia="MS Mincho" w:hAnsi="Times"/>
                <w:lang w:val="en-US" w:eastAsia="ja-JP"/>
              </w:rPr>
              <w:t>0 ~ 6 GHz), the number  (</w:t>
            </w:r>
            <w:r w:rsidRPr="00A1683F">
              <w:rPr>
                <w:rFonts w:ascii="Times" w:eastAsia="MS Mincho" w:hAnsi="Times"/>
                <w:i/>
                <w:iCs/>
                <w:lang w:val="en-US" w:eastAsia="ja-JP"/>
              </w:rPr>
              <w:t>L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) is TBD within </w:t>
            </w:r>
            <w:r w:rsidRPr="00A1683F">
              <w:rPr>
                <w:rFonts w:ascii="Times" w:eastAsia="MS Mincho" w:hAnsi="Times"/>
                <w:i/>
                <w:iCs/>
                <w:lang w:val="en-US" w:eastAsia="ja-JP"/>
              </w:rPr>
              <w:t>L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 ≤ [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>16</w:t>
            </w:r>
            <w:r w:rsidRPr="00A1683F">
              <w:rPr>
                <w:rFonts w:ascii="Times" w:eastAsia="MS Mincho" w:hAnsi="Times"/>
                <w:lang w:val="en-US" w:eastAsia="ja-JP"/>
              </w:rPr>
              <w:t>]</w:t>
            </w:r>
          </w:p>
          <w:p w14:paraId="215AE2C4" w14:textId="77777777" w:rsidR="00A1683F" w:rsidRPr="00A1683F" w:rsidRDefault="00A1683F" w:rsidP="00A1683F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/>
                <w:lang w:val="en-US" w:eastAsia="ja-JP"/>
              </w:rPr>
              <w:t>For frequency range category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 </w:t>
            </w:r>
            <w:r w:rsidRPr="00A1683F">
              <w:rPr>
                <w:rFonts w:ascii="Times" w:eastAsia="MS Mincho" w:hAnsi="Times"/>
                <w:lang w:val="en-US" w:eastAsia="ja-JP"/>
              </w:rPr>
              <w:t>#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>B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 (e.g., 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6 </w:t>
            </w:r>
            <w:r w:rsidRPr="00A1683F">
              <w:rPr>
                <w:rFonts w:ascii="Times" w:eastAsia="MS Mincho" w:hAnsi="Times"/>
                <w:lang w:val="en-US" w:eastAsia="ja-JP"/>
              </w:rPr>
              <w:t>~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 xml:space="preserve"> 6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0GHz), the number is TBD within </w:t>
            </w:r>
            <w:r w:rsidRPr="00A1683F">
              <w:rPr>
                <w:rFonts w:ascii="Times" w:eastAsia="MS Mincho" w:hAnsi="Times"/>
                <w:i/>
                <w:iCs/>
                <w:lang w:val="en-US" w:eastAsia="ja-JP"/>
              </w:rPr>
              <w:t>L</w:t>
            </w:r>
            <w:r w:rsidRPr="00A1683F">
              <w:rPr>
                <w:rFonts w:ascii="Times" w:eastAsia="MS Mincho" w:hAnsi="Times"/>
                <w:lang w:val="en-US" w:eastAsia="ja-JP"/>
              </w:rPr>
              <w:t xml:space="preserve"> ≤ [</w:t>
            </w:r>
            <w:r w:rsidRPr="00A1683F">
              <w:rPr>
                <w:rFonts w:ascii="Times" w:eastAsia="MS Mincho" w:hAnsi="Times" w:hint="eastAsia"/>
                <w:lang w:val="en-US" w:eastAsia="ja-JP"/>
              </w:rPr>
              <w:t>128</w:t>
            </w:r>
            <w:r w:rsidRPr="00A1683F">
              <w:rPr>
                <w:rFonts w:ascii="Times" w:eastAsia="MS Mincho" w:hAnsi="Times"/>
                <w:lang w:val="en-US" w:eastAsia="ja-JP"/>
              </w:rPr>
              <w:t>]</w:t>
            </w:r>
          </w:p>
          <w:p w14:paraId="36BA44BB" w14:textId="77777777" w:rsidR="00A1683F" w:rsidRPr="00A1683F" w:rsidRDefault="00A1683F" w:rsidP="00A1683F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/>
                <w:lang w:val="en-US" w:eastAsia="ja-JP"/>
              </w:rPr>
              <w:t>FFS:</w:t>
            </w:r>
            <w:r w:rsidRPr="00A1683F">
              <w:rPr>
                <w:rFonts w:ascii="Times" w:eastAsia="MS Mincho" w:hAnsi="Times"/>
                <w:i/>
                <w:iCs/>
                <w:lang w:val="en-US" w:eastAsia="ja-JP"/>
              </w:rPr>
              <w:t xml:space="preserve"> L </w:t>
            </w:r>
            <w:r w:rsidRPr="00A1683F">
              <w:rPr>
                <w:rFonts w:ascii="Times" w:eastAsia="MS Mincho" w:hAnsi="Times"/>
                <w:lang w:val="en-US" w:eastAsia="ja-JP"/>
              </w:rPr>
              <w:t>for additional frequency range category</w:t>
            </w:r>
          </w:p>
          <w:p w14:paraId="22EB975F" w14:textId="77777777" w:rsidR="00A1683F" w:rsidRPr="00A1683F" w:rsidRDefault="00A1683F" w:rsidP="00A1683F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 w:hint="eastAsia"/>
                <w:lang w:val="en-US" w:eastAsia="ja-JP"/>
              </w:rPr>
              <w:t>The position(s) of actual transmitted SS-blocks can be informed for helping CONNECTED/IDLE mode measurement, for helping CONNECTED mode UE to receive DL data/control in unused SS-blocks and potentially for helping IDLE mode UE to receive DL data/control in unused SS-blocks</w:t>
            </w:r>
          </w:p>
          <w:p w14:paraId="431ADE65" w14:textId="77777777" w:rsidR="00A1683F" w:rsidRPr="00A1683F" w:rsidRDefault="00A1683F" w:rsidP="00A1683F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 w:hint="eastAsia"/>
                <w:lang w:val="en-US" w:eastAsia="ja-JP"/>
              </w:rPr>
              <w:t>FFS whether this information is available only in CONNECTED mode or in both modes</w:t>
            </w:r>
          </w:p>
          <w:p w14:paraId="78D29C15" w14:textId="77777777" w:rsidR="00A1683F" w:rsidRPr="00A1683F" w:rsidRDefault="00A1683F" w:rsidP="00A1683F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val="en-US" w:eastAsia="ja-JP"/>
              </w:rPr>
            </w:pPr>
            <w:r w:rsidRPr="00A1683F">
              <w:rPr>
                <w:rFonts w:ascii="Times" w:eastAsia="MS Mincho" w:hAnsi="Times" w:hint="eastAsia"/>
                <w:lang w:val="en-US" w:eastAsia="ja-JP"/>
              </w:rPr>
              <w:t>FFS how to signal the position(s)</w:t>
            </w:r>
          </w:p>
          <w:p w14:paraId="372E9675" w14:textId="77777777" w:rsidR="00A172D7" w:rsidRPr="00924599" w:rsidRDefault="00A172D7" w:rsidP="00BB32B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</w:p>
        </w:tc>
      </w:tr>
    </w:tbl>
    <w:p w14:paraId="4BC9C407" w14:textId="0AF52781" w:rsidR="0092788A" w:rsidRDefault="00E9528F" w:rsidP="00CE0424">
      <w:pPr>
        <w:pStyle w:val="Heading1"/>
      </w:pPr>
      <w:r>
        <w:t>Discussion</w:t>
      </w:r>
    </w:p>
    <w:p w14:paraId="55C71ABF" w14:textId="532ABD49" w:rsidR="00BA73C6" w:rsidRDefault="00A1683F" w:rsidP="00A1683F">
      <w:pPr>
        <w:pStyle w:val="Heading2"/>
      </w:pPr>
      <w:r>
        <w:t>Number of symbols in an SS block</w:t>
      </w:r>
      <w:r w:rsidR="00BA73C6">
        <w:t xml:space="preserve"> </w:t>
      </w:r>
    </w:p>
    <w:p w14:paraId="29AC71A3" w14:textId="35E0ECA5" w:rsidR="00244C7F" w:rsidRPr="00244C7F" w:rsidRDefault="00244C7F" w:rsidP="00244C7F">
      <w:pPr>
        <w:rPr>
          <w:rFonts w:ascii="Times" w:hAnsi="Times" w:cs="Times"/>
        </w:rPr>
      </w:pPr>
      <w:r w:rsidRPr="00244C7F">
        <w:rPr>
          <w:rFonts w:ascii="Times" w:hAnsi="Times" w:cs="Times"/>
          <w:highlight w:val="yellow"/>
        </w:rPr>
        <w:t>Proposal:</w:t>
      </w:r>
    </w:p>
    <w:p w14:paraId="7CF02507" w14:textId="24127F9B" w:rsidR="008B3DC0" w:rsidRDefault="008B3DC0" w:rsidP="005A3996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17363A">
        <w:rPr>
          <w:rFonts w:ascii="Times" w:eastAsia="MS Mincho" w:hAnsi="Times"/>
          <w:lang w:eastAsia="ja-JP"/>
        </w:rPr>
        <w:t>Number of symbols per SS block</w:t>
      </w:r>
      <w:r w:rsidR="0017363A" w:rsidRPr="0017363A">
        <w:rPr>
          <w:rFonts w:ascii="Times" w:eastAsia="MS Mincho" w:hAnsi="Times"/>
          <w:lang w:eastAsia="ja-JP"/>
        </w:rPr>
        <w:t xml:space="preserve"> </w:t>
      </w:r>
    </w:p>
    <w:p w14:paraId="74B62DB4" w14:textId="1B850F69" w:rsidR="0017363A" w:rsidRDefault="0017363A" w:rsidP="0017363A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 xml:space="preserve">1 symbol </w:t>
      </w:r>
      <w:r w:rsidR="001E748D">
        <w:rPr>
          <w:rFonts w:ascii="Times" w:eastAsia="MS Mincho" w:hAnsi="Times"/>
          <w:lang w:eastAsia="ja-JP"/>
        </w:rPr>
        <w:t>NR-</w:t>
      </w:r>
      <w:r>
        <w:rPr>
          <w:rFonts w:ascii="Times" w:eastAsia="MS Mincho" w:hAnsi="Times"/>
          <w:lang w:eastAsia="ja-JP"/>
        </w:rPr>
        <w:t>PSS</w:t>
      </w:r>
    </w:p>
    <w:p w14:paraId="641B6412" w14:textId="45726D61" w:rsidR="0017363A" w:rsidRDefault="0017363A" w:rsidP="0017363A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 xml:space="preserve">1 symbol </w:t>
      </w:r>
      <w:r w:rsidR="001E748D">
        <w:rPr>
          <w:rFonts w:ascii="Times" w:eastAsia="MS Mincho" w:hAnsi="Times"/>
          <w:lang w:eastAsia="ja-JP"/>
        </w:rPr>
        <w:t>NR-</w:t>
      </w:r>
      <w:r>
        <w:rPr>
          <w:rFonts w:ascii="Times" w:eastAsia="MS Mincho" w:hAnsi="Times"/>
          <w:lang w:eastAsia="ja-JP"/>
        </w:rPr>
        <w:t>SSS</w:t>
      </w:r>
    </w:p>
    <w:p w14:paraId="579353FB" w14:textId="44363C78" w:rsidR="002D5542" w:rsidRPr="002D5542" w:rsidRDefault="002D5542" w:rsidP="002D5542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 xml:space="preserve">2, </w:t>
      </w:r>
      <w:r w:rsidR="0017363A">
        <w:rPr>
          <w:rFonts w:ascii="Times" w:eastAsia="MS Mincho" w:hAnsi="Times"/>
          <w:lang w:eastAsia="ja-JP"/>
        </w:rPr>
        <w:t xml:space="preserve">3 </w:t>
      </w:r>
      <w:r>
        <w:rPr>
          <w:rFonts w:ascii="Times" w:eastAsia="MS Mincho" w:hAnsi="Times"/>
          <w:lang w:eastAsia="ja-JP"/>
        </w:rPr>
        <w:t xml:space="preserve">or 4 </w:t>
      </w:r>
      <w:r w:rsidR="0017363A">
        <w:rPr>
          <w:rFonts w:ascii="Times" w:eastAsia="MS Mincho" w:hAnsi="Times"/>
          <w:lang w:eastAsia="ja-JP"/>
        </w:rPr>
        <w:t xml:space="preserve">symbols </w:t>
      </w:r>
      <w:r w:rsidR="001E748D">
        <w:rPr>
          <w:rFonts w:ascii="Times" w:eastAsia="MS Mincho" w:hAnsi="Times"/>
          <w:lang w:eastAsia="ja-JP"/>
        </w:rPr>
        <w:t>NR-</w:t>
      </w:r>
      <w:r w:rsidR="0017363A">
        <w:rPr>
          <w:rFonts w:ascii="Times" w:eastAsia="MS Mincho" w:hAnsi="Times"/>
          <w:lang w:eastAsia="ja-JP"/>
        </w:rPr>
        <w:t xml:space="preserve">PBCH if present (to be decided once the payload and </w:t>
      </w:r>
      <w:r w:rsidR="001E748D">
        <w:rPr>
          <w:rFonts w:ascii="Times" w:eastAsia="MS Mincho" w:hAnsi="Times"/>
          <w:lang w:eastAsia="ja-JP"/>
        </w:rPr>
        <w:t>NR-</w:t>
      </w:r>
      <w:r w:rsidR="0017363A">
        <w:rPr>
          <w:rFonts w:ascii="Times" w:eastAsia="MS Mincho" w:hAnsi="Times"/>
          <w:lang w:eastAsia="ja-JP"/>
        </w:rPr>
        <w:t>PBCH design has been agreed)</w:t>
      </w:r>
    </w:p>
    <w:p w14:paraId="7782C44D" w14:textId="01CAC089" w:rsidR="0017363A" w:rsidRPr="0017363A" w:rsidRDefault="0017363A" w:rsidP="0017363A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FFS: Multiplexing of TSS/TSCH in SS block</w:t>
      </w:r>
      <w:r w:rsidR="002D5542">
        <w:rPr>
          <w:rFonts w:ascii="Times" w:eastAsia="MS Mincho" w:hAnsi="Times"/>
          <w:lang w:eastAsia="ja-JP"/>
        </w:rPr>
        <w:t xml:space="preserve"> if TSS/TSCH is agreed to be introduced</w:t>
      </w:r>
    </w:p>
    <w:p w14:paraId="4D1B8F84" w14:textId="77777777" w:rsidR="0017363A" w:rsidRDefault="0017363A" w:rsidP="0017363A">
      <w:pPr>
        <w:overflowPunct/>
        <w:autoSpaceDE/>
        <w:autoSpaceDN/>
        <w:adjustRightInd/>
        <w:spacing w:after="0"/>
        <w:ind w:left="1134"/>
        <w:jc w:val="left"/>
        <w:textAlignment w:val="auto"/>
        <w:rPr>
          <w:rFonts w:ascii="Times" w:eastAsia="MS Mincho" w:hAnsi="Times"/>
          <w:lang w:eastAsia="ja-JP"/>
        </w:rPr>
      </w:pPr>
    </w:p>
    <w:p w14:paraId="2467F4E0" w14:textId="4FC7ECEB" w:rsidR="00A172D7" w:rsidRDefault="00A1683F" w:rsidP="0092788A">
      <w:pPr>
        <w:pStyle w:val="Heading2"/>
      </w:pPr>
      <w:r>
        <w:lastRenderedPageBreak/>
        <w:t>Mapping to resources</w:t>
      </w:r>
    </w:p>
    <w:p w14:paraId="43D8C5A4" w14:textId="6FC81443" w:rsidR="00823A0B" w:rsidRDefault="00823A0B" w:rsidP="00823A0B"/>
    <w:p w14:paraId="69BE391C" w14:textId="13790888" w:rsidR="00823A0B" w:rsidRPr="00244C7F" w:rsidRDefault="00823A0B" w:rsidP="00823A0B">
      <w:pPr>
        <w:rPr>
          <w:rFonts w:ascii="Times" w:hAnsi="Times" w:cs="Times"/>
          <w:szCs w:val="40"/>
        </w:rPr>
      </w:pPr>
      <w:r w:rsidRPr="00244C7F">
        <w:rPr>
          <w:rFonts w:ascii="Times" w:hAnsi="Times" w:cs="Times"/>
          <w:szCs w:val="40"/>
          <w:highlight w:val="yellow"/>
        </w:rPr>
        <w:t>Proposal:</w:t>
      </w:r>
    </w:p>
    <w:p w14:paraId="30988F07" w14:textId="202FCCC7" w:rsidR="001B0069" w:rsidRPr="00244C7F" w:rsidRDefault="001B0069" w:rsidP="001B006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>In a single SS block, the symbols are consecutive</w:t>
      </w:r>
    </w:p>
    <w:p w14:paraId="64CF9F72" w14:textId="27BCFFBF" w:rsidR="00823A0B" w:rsidRPr="00244C7F" w:rsidRDefault="00823A0B" w:rsidP="00823A0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 xml:space="preserve">FFS if </w:t>
      </w:r>
      <w:r w:rsidR="001E748D">
        <w:rPr>
          <w:rFonts w:ascii="Times" w:eastAsia="MS Mincho" w:hAnsi="Times"/>
          <w:lang w:eastAsia="ja-JP"/>
        </w:rPr>
        <w:t>NR-</w:t>
      </w:r>
      <w:r w:rsidRPr="00244C7F">
        <w:rPr>
          <w:rFonts w:ascii="Times" w:eastAsia="MS Mincho" w:hAnsi="Times"/>
          <w:lang w:eastAsia="ja-JP"/>
        </w:rPr>
        <w:t>PBCH is not present in all SS blocks</w:t>
      </w:r>
    </w:p>
    <w:p w14:paraId="29B7ABD1" w14:textId="77777777" w:rsidR="009D5A19" w:rsidRPr="00244C7F" w:rsidRDefault="009D5A19" w:rsidP="00823A0B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</w:p>
    <w:p w14:paraId="62189F32" w14:textId="75827B0E" w:rsidR="00823A0B" w:rsidRPr="00244C7F" w:rsidRDefault="00823A0B" w:rsidP="00823A0B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>More discussion needed:</w:t>
      </w:r>
    </w:p>
    <w:p w14:paraId="66D51D1E" w14:textId="00BC0898" w:rsidR="001B0069" w:rsidRPr="00244C7F" w:rsidRDefault="00A1683F" w:rsidP="001B006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>Whether or not to map across slot boundary(ies)</w:t>
      </w:r>
    </w:p>
    <w:p w14:paraId="093E4541" w14:textId="545990F1" w:rsidR="003F2F79" w:rsidRPr="00244C7F" w:rsidRDefault="003F2F79" w:rsidP="003F2F79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 xml:space="preserve">Note: The slot boundary is determined based on the NR-SS numerology </w:t>
      </w:r>
    </w:p>
    <w:p w14:paraId="1CE52FCB" w14:textId="160DF875" w:rsidR="00A1683F" w:rsidRPr="00244C7F" w:rsidRDefault="00A1683F" w:rsidP="00545EC6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</w:pPr>
      <w:r w:rsidRPr="00244C7F">
        <w:rPr>
          <w:rFonts w:ascii="Times" w:eastAsia="MS Mincho" w:hAnsi="Times"/>
          <w:lang w:eastAsia="ja-JP"/>
        </w:rPr>
        <w:t>Whether or not to skip symbol(s) within a slot or a slot set</w:t>
      </w:r>
    </w:p>
    <w:p w14:paraId="31015BEC" w14:textId="7F141978" w:rsidR="00823A0B" w:rsidRPr="00244C7F" w:rsidRDefault="00823A0B" w:rsidP="00823A0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 xml:space="preserve">Whether SS </w:t>
      </w:r>
      <w:r w:rsidR="009D5A19" w:rsidRPr="00244C7F">
        <w:rPr>
          <w:rFonts w:ascii="Times" w:eastAsia="MS Mincho" w:hAnsi="Times"/>
          <w:lang w:eastAsia="ja-JP"/>
        </w:rPr>
        <w:t>transmission window size is the same SS burst set periodicity or shorter</w:t>
      </w:r>
    </w:p>
    <w:p w14:paraId="6504CCE4" w14:textId="77777777" w:rsidR="00823A0B" w:rsidRPr="00823A0B" w:rsidRDefault="00823A0B" w:rsidP="00823A0B">
      <w:pPr>
        <w:overflowPunct/>
        <w:autoSpaceDE/>
        <w:autoSpaceDN/>
        <w:adjustRightInd/>
        <w:spacing w:after="0"/>
        <w:jc w:val="left"/>
        <w:textAlignment w:val="auto"/>
        <w:rPr>
          <w:sz w:val="40"/>
        </w:rPr>
      </w:pPr>
    </w:p>
    <w:p w14:paraId="7108BDAB" w14:textId="1DAA5A61" w:rsidR="00187CA4" w:rsidRDefault="00A1683F" w:rsidP="00187CA4">
      <w:pPr>
        <w:pStyle w:val="Heading2"/>
        <w:tabs>
          <w:tab w:val="clear" w:pos="5680"/>
        </w:tabs>
        <w:ind w:left="0" w:firstLine="0"/>
        <w:rPr>
          <w:lang w:val="en-US"/>
        </w:rPr>
      </w:pPr>
      <w:r>
        <w:rPr>
          <w:lang w:val="en-US"/>
        </w:rPr>
        <w:t>Number of SS blocks in an SS burst</w:t>
      </w:r>
    </w:p>
    <w:p w14:paraId="2B59ED84" w14:textId="611511FF" w:rsidR="00244C7F" w:rsidRPr="00244C7F" w:rsidRDefault="00244C7F" w:rsidP="00244C7F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>To be discussed</w:t>
      </w:r>
      <w:r>
        <w:rPr>
          <w:rFonts w:ascii="Times" w:eastAsia="MS Mincho" w:hAnsi="Times"/>
          <w:lang w:eastAsia="ja-JP"/>
        </w:rPr>
        <w:t>:</w:t>
      </w:r>
    </w:p>
    <w:p w14:paraId="1B84A350" w14:textId="37FB2A40" w:rsidR="00A1683F" w:rsidRPr="00A1683F" w:rsidRDefault="00A1683F" w:rsidP="00A1683F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A1683F">
        <w:rPr>
          <w:rFonts w:ascii="Times" w:eastAsia="MS Mincho" w:hAnsi="Times"/>
          <w:lang w:eastAsia="ja-JP"/>
        </w:rPr>
        <w:t>How SS blocks are arranged within a burst set, &amp; the # of SS blocks per burst/burst set</w:t>
      </w:r>
    </w:p>
    <w:p w14:paraId="7ACAEF50" w14:textId="072A7149" w:rsidR="00361FBA" w:rsidRDefault="00E64687" w:rsidP="00361FBA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Signals and channels included in the </w:t>
      </w:r>
      <w:r w:rsidR="00A1683F">
        <w:rPr>
          <w:rFonts w:eastAsia="MS Mincho"/>
          <w:lang w:val="en-US" w:eastAsia="ja-JP"/>
        </w:rPr>
        <w:t xml:space="preserve">SS Block </w:t>
      </w:r>
    </w:p>
    <w:p w14:paraId="3724CCED" w14:textId="2BB84B81" w:rsidR="00E64687" w:rsidRPr="00244C7F" w:rsidRDefault="00E64687" w:rsidP="009D5A19">
      <w:pPr>
        <w:rPr>
          <w:rFonts w:ascii="Times" w:eastAsia="MS Mincho" w:hAnsi="Times" w:cs="Times"/>
          <w:lang w:val="en-US" w:eastAsia="ja-JP"/>
        </w:rPr>
      </w:pPr>
      <w:r w:rsidRPr="00244C7F">
        <w:rPr>
          <w:rFonts w:ascii="Times" w:eastAsia="MS Mincho" w:hAnsi="Times" w:cs="Times"/>
          <w:highlight w:val="yellow"/>
          <w:lang w:val="en-US" w:eastAsia="ja-JP"/>
        </w:rPr>
        <w:t>Proposal:</w:t>
      </w:r>
    </w:p>
    <w:p w14:paraId="633C57C2" w14:textId="29BEAC9D" w:rsidR="00A1683F" w:rsidRPr="00244C7F" w:rsidRDefault="009D5A19" w:rsidP="009D5A19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 xml:space="preserve">Are </w:t>
      </w:r>
      <w:r w:rsidR="001E748D">
        <w:rPr>
          <w:rFonts w:ascii="Times" w:eastAsia="MS Mincho" w:hAnsi="Times"/>
          <w:lang w:eastAsia="ja-JP"/>
        </w:rPr>
        <w:t>NR-</w:t>
      </w:r>
      <w:r w:rsidRPr="00244C7F">
        <w:rPr>
          <w:rFonts w:ascii="Times" w:eastAsia="MS Mincho" w:hAnsi="Times"/>
          <w:lang w:eastAsia="ja-JP"/>
        </w:rPr>
        <w:t xml:space="preserve">PSS, </w:t>
      </w:r>
      <w:r w:rsidR="001E748D">
        <w:rPr>
          <w:rFonts w:ascii="Times" w:eastAsia="MS Mincho" w:hAnsi="Times"/>
          <w:lang w:eastAsia="ja-JP"/>
        </w:rPr>
        <w:t>NR-</w:t>
      </w:r>
      <w:r w:rsidRPr="00244C7F">
        <w:rPr>
          <w:rFonts w:ascii="Times" w:eastAsia="MS Mincho" w:hAnsi="Times"/>
          <w:lang w:eastAsia="ja-JP"/>
        </w:rPr>
        <w:t xml:space="preserve">SSS and </w:t>
      </w:r>
      <w:r w:rsidR="001E748D">
        <w:rPr>
          <w:rFonts w:ascii="Times" w:eastAsia="MS Mincho" w:hAnsi="Times"/>
          <w:lang w:eastAsia="ja-JP"/>
        </w:rPr>
        <w:t>NR-</w:t>
      </w:r>
      <w:r w:rsidR="00A1683F" w:rsidRPr="00244C7F">
        <w:rPr>
          <w:rFonts w:ascii="Times" w:eastAsia="MS Mincho" w:hAnsi="Times"/>
          <w:lang w:eastAsia="ja-JP"/>
        </w:rPr>
        <w:t>PBCH in every SS block?</w:t>
      </w:r>
    </w:p>
    <w:p w14:paraId="6ABAB1BC" w14:textId="77777777" w:rsidR="009D5A19" w:rsidRPr="00244C7F" w:rsidRDefault="009D5A19" w:rsidP="009D5A19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>Yes: ZTE, ZTE Microelectronics, Samsung, Ericsson, Qualcomm, ETRI, Huawei, Cohere, CATT, Nokia, Alcatel-Lucent Shanghai Bell, Sony, InterDigital, Intel</w:t>
      </w:r>
    </w:p>
    <w:p w14:paraId="49841413" w14:textId="1A9CA9BF" w:rsidR="009D5A19" w:rsidRPr="00244C7F" w:rsidRDefault="009D5A19" w:rsidP="009D5A19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44C7F">
        <w:rPr>
          <w:rFonts w:ascii="Times" w:eastAsia="MS Mincho" w:hAnsi="Times"/>
          <w:lang w:eastAsia="ja-JP"/>
        </w:rPr>
        <w:t xml:space="preserve">No: MotorolaMobility, Lenovo, </w:t>
      </w:r>
      <w:r w:rsidR="00E64687" w:rsidRPr="00244C7F">
        <w:rPr>
          <w:rFonts w:ascii="Times" w:eastAsia="MS Mincho" w:hAnsi="Times"/>
          <w:lang w:eastAsia="ja-JP"/>
        </w:rPr>
        <w:t>LGE</w:t>
      </w:r>
      <w:r w:rsidRPr="00244C7F">
        <w:rPr>
          <w:rFonts w:ascii="Times" w:eastAsia="MS Mincho" w:hAnsi="Times"/>
          <w:lang w:eastAsia="ja-JP"/>
        </w:rPr>
        <w:t xml:space="preserve"> </w:t>
      </w:r>
    </w:p>
    <w:p w14:paraId="50E1E71F" w14:textId="77777777" w:rsidR="009D5A19" w:rsidRPr="00244C7F" w:rsidRDefault="009D5A19" w:rsidP="009D5A19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</w:p>
    <w:p w14:paraId="75C66E03" w14:textId="03FA2C45" w:rsidR="00A1683F" w:rsidRDefault="00246488" w:rsidP="00246488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SS block index indication</w:t>
      </w:r>
    </w:p>
    <w:p w14:paraId="23ECECB3" w14:textId="77777777" w:rsidR="00A6229F" w:rsidRPr="00244C7F" w:rsidRDefault="00A6229F" w:rsidP="00A6229F">
      <w:pPr>
        <w:rPr>
          <w:rFonts w:ascii="Times" w:eastAsia="MS Mincho" w:hAnsi="Times" w:cs="Times"/>
          <w:lang w:val="en-US" w:eastAsia="ja-JP"/>
        </w:rPr>
      </w:pPr>
      <w:r w:rsidRPr="00244C7F">
        <w:rPr>
          <w:rFonts w:ascii="Times" w:eastAsia="MS Mincho" w:hAnsi="Times" w:cs="Times"/>
          <w:lang w:val="en-US" w:eastAsia="ja-JP"/>
        </w:rPr>
        <w:t xml:space="preserve">How is the SS block index indicated? </w:t>
      </w:r>
    </w:p>
    <w:p w14:paraId="1D7BB63D" w14:textId="3E01145D" w:rsidR="00E64687" w:rsidRPr="00244C7F" w:rsidRDefault="00E64687" w:rsidP="00E64687">
      <w:pPr>
        <w:rPr>
          <w:rFonts w:ascii="Times" w:eastAsia="MS Mincho" w:hAnsi="Times" w:cs="Times"/>
          <w:lang w:val="en-US" w:eastAsia="ja-JP"/>
        </w:rPr>
      </w:pPr>
      <w:r w:rsidRPr="00244C7F">
        <w:rPr>
          <w:rFonts w:ascii="Times" w:eastAsia="MS Mincho" w:hAnsi="Times" w:cs="Times"/>
          <w:lang w:val="en-US" w:eastAsia="ja-JP"/>
        </w:rPr>
        <w:t>Alternatives:</w:t>
      </w:r>
    </w:p>
    <w:p w14:paraId="18B7EBB5" w14:textId="56F26C36" w:rsidR="00DE594E" w:rsidRPr="00244C7F" w:rsidRDefault="00DE594E" w:rsidP="00DE594E">
      <w:pPr>
        <w:pStyle w:val="ListParagraph"/>
        <w:numPr>
          <w:ilvl w:val="0"/>
          <w:numId w:val="43"/>
        </w:numPr>
        <w:rPr>
          <w:rFonts w:ascii="Times" w:eastAsia="MS Mincho" w:hAnsi="Times" w:cs="Times"/>
          <w:lang w:val="en-US" w:eastAsia="ja-JP"/>
        </w:rPr>
      </w:pPr>
      <w:r w:rsidRPr="00244C7F">
        <w:rPr>
          <w:rFonts w:ascii="Times" w:eastAsia="MS Mincho" w:hAnsi="Times" w:cs="Times"/>
          <w:lang w:val="en-US" w:eastAsia="ja-JP"/>
        </w:rPr>
        <w:t>A new type of synchronization signal/channel is introduced to indicate at least the SS block index within an SS burst set</w:t>
      </w:r>
      <w:r w:rsidR="00244C7F">
        <w:rPr>
          <w:rFonts w:ascii="Times" w:eastAsia="MS Mincho" w:hAnsi="Times" w:cs="Times"/>
          <w:lang w:val="en-US" w:eastAsia="ja-JP"/>
        </w:rPr>
        <w:t>(R1-176398)</w:t>
      </w:r>
      <w:r w:rsidRPr="00244C7F">
        <w:rPr>
          <w:rFonts w:ascii="Times" w:eastAsia="MS Mincho" w:hAnsi="Times" w:cs="Times"/>
          <w:lang w:val="en-US" w:eastAsia="ja-JP"/>
        </w:rPr>
        <w:t xml:space="preserve">. </w:t>
      </w:r>
    </w:p>
    <w:p w14:paraId="2AB22010" w14:textId="5BEBBA8C" w:rsidR="00E64687" w:rsidRPr="00244C7F" w:rsidRDefault="00DE594E" w:rsidP="00DE594E">
      <w:pPr>
        <w:pStyle w:val="ListParagraph"/>
        <w:numPr>
          <w:ilvl w:val="1"/>
          <w:numId w:val="43"/>
        </w:numPr>
        <w:rPr>
          <w:rFonts w:ascii="Times" w:eastAsia="MS Mincho" w:hAnsi="Times" w:cs="Times"/>
          <w:lang w:eastAsia="ja-JP"/>
        </w:rPr>
      </w:pPr>
      <w:r w:rsidRPr="00244C7F">
        <w:rPr>
          <w:rFonts w:ascii="Times" w:eastAsia="MS Mincho" w:hAnsi="Times" w:cs="Times"/>
          <w:lang w:val="en-US" w:eastAsia="ja-JP"/>
        </w:rPr>
        <w:t xml:space="preserve"> </w:t>
      </w:r>
      <w:r w:rsidR="00E64687" w:rsidRPr="00244C7F">
        <w:rPr>
          <w:rFonts w:ascii="Times" w:eastAsia="MS Mincho" w:hAnsi="Times" w:cs="Times"/>
          <w:lang w:val="en-US" w:eastAsia="ja-JP"/>
        </w:rPr>
        <w:t xml:space="preserve">Supported by: </w:t>
      </w:r>
      <w:r w:rsidR="00244C7F">
        <w:rPr>
          <w:rFonts w:ascii="Times" w:eastAsia="MS Mincho" w:hAnsi="Times" w:cs="Times"/>
          <w:lang w:eastAsia="ja-JP"/>
        </w:rPr>
        <w:t xml:space="preserve">Samsung, CATT, </w:t>
      </w:r>
      <w:r w:rsidR="00E64687" w:rsidRPr="00244C7F">
        <w:rPr>
          <w:rFonts w:ascii="Times" w:eastAsia="MS Mincho" w:hAnsi="Times" w:cs="Times"/>
          <w:lang w:eastAsia="ja-JP"/>
        </w:rPr>
        <w:t>Intel, Nokia, Alcatel-Lucent Shanghai Bell, ZTE, ZTE Microelectronics, Ericsson,  KRRI, InterDigital, LGE, Motorola Mobility, Lenovo</w:t>
      </w:r>
      <w:r w:rsidRPr="00244C7F">
        <w:rPr>
          <w:rFonts w:ascii="Times" w:eastAsia="MS Mincho" w:hAnsi="Times" w:cs="Times"/>
          <w:lang w:eastAsia="ja-JP"/>
        </w:rPr>
        <w:t>, ETRI, ITL</w:t>
      </w:r>
    </w:p>
    <w:p w14:paraId="21477D9F" w14:textId="21D4A87E" w:rsidR="00E64687" w:rsidRPr="00244C7F" w:rsidRDefault="00E64687" w:rsidP="00E64687">
      <w:pPr>
        <w:pStyle w:val="ListParagraph"/>
        <w:ind w:left="1440"/>
        <w:rPr>
          <w:rFonts w:ascii="Times" w:eastAsia="MS Mincho" w:hAnsi="Times" w:cs="Times"/>
          <w:lang w:val="en-US" w:eastAsia="ja-JP"/>
        </w:rPr>
      </w:pPr>
    </w:p>
    <w:p w14:paraId="53977FB2" w14:textId="5CDB65F2" w:rsidR="0090488B" w:rsidRPr="00244C7F" w:rsidRDefault="001E748D" w:rsidP="00DE594E">
      <w:pPr>
        <w:pStyle w:val="ListParagraph"/>
        <w:numPr>
          <w:ilvl w:val="0"/>
          <w:numId w:val="43"/>
        </w:numPr>
        <w:rPr>
          <w:rFonts w:ascii="Times" w:eastAsia="MS Mincho" w:hAnsi="Times" w:cs="Times"/>
          <w:lang w:val="en-US" w:eastAsia="ja-JP"/>
        </w:rPr>
      </w:pPr>
      <w:r>
        <w:rPr>
          <w:rFonts w:ascii="Times" w:eastAsia="MS Mincho" w:hAnsi="Times" w:cs="Times"/>
          <w:lang w:val="en-US" w:eastAsia="ja-JP"/>
        </w:rPr>
        <w:t>NR-</w:t>
      </w:r>
      <w:r w:rsidR="002D6C26" w:rsidRPr="00244C7F">
        <w:rPr>
          <w:rFonts w:ascii="Times" w:eastAsia="MS Mincho" w:hAnsi="Times" w:cs="Times"/>
          <w:lang w:val="en-US" w:eastAsia="ja-JP"/>
        </w:rPr>
        <w:t>PBCH can be used to indicate SS block time index within an SS burst set</w:t>
      </w:r>
      <w:r w:rsidR="00244C7F">
        <w:rPr>
          <w:rFonts w:ascii="Times" w:eastAsia="MS Mincho" w:hAnsi="Times" w:cs="Times"/>
          <w:lang w:val="en-US" w:eastAsia="ja-JP"/>
        </w:rPr>
        <w:t>(R1-176451)</w:t>
      </w:r>
    </w:p>
    <w:p w14:paraId="29D79B25" w14:textId="5FF74519" w:rsidR="00E64687" w:rsidRPr="00244C7F" w:rsidRDefault="00DE594E" w:rsidP="00DE594E">
      <w:pPr>
        <w:pStyle w:val="ListParagraph"/>
        <w:numPr>
          <w:ilvl w:val="1"/>
          <w:numId w:val="43"/>
        </w:numPr>
        <w:rPr>
          <w:rFonts w:ascii="Times" w:eastAsia="MS Mincho" w:hAnsi="Times" w:cs="Times"/>
          <w:lang w:val="en-US" w:eastAsia="ja-JP"/>
        </w:rPr>
      </w:pPr>
      <w:r w:rsidRPr="00244C7F">
        <w:rPr>
          <w:rFonts w:ascii="Times" w:eastAsia="MS Mincho" w:hAnsi="Times" w:cs="Times"/>
          <w:lang w:val="en-US" w:eastAsia="ja-JP"/>
        </w:rPr>
        <w:t xml:space="preserve"> Huawei, HiSilicon, Qualcomm, NTT DOCOMO, Sierra Wireless, AT&amp;T, Xiaomi, vivo, OPPO, </w:t>
      </w:r>
      <w:r w:rsidRPr="00244C7F">
        <w:rPr>
          <w:rFonts w:ascii="Times" w:eastAsia="MS Mincho" w:hAnsi="Times" w:cs="Times"/>
          <w:lang w:eastAsia="ja-JP"/>
        </w:rPr>
        <w:t>InterDigital, MediaTek, CMCC</w:t>
      </w:r>
    </w:p>
    <w:p w14:paraId="752FB576" w14:textId="77777777" w:rsidR="00E64687" w:rsidRPr="00244C7F" w:rsidRDefault="00E64687" w:rsidP="00246488">
      <w:pPr>
        <w:rPr>
          <w:rFonts w:eastAsia="MS Mincho"/>
          <w:lang w:val="en-US" w:eastAsia="ja-JP"/>
        </w:rPr>
      </w:pPr>
    </w:p>
    <w:sectPr w:rsidR="00E64687" w:rsidRPr="00244C7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DF913" w14:textId="77777777" w:rsidR="0085689E" w:rsidRDefault="0085689E">
      <w:r>
        <w:separator/>
      </w:r>
    </w:p>
  </w:endnote>
  <w:endnote w:type="continuationSeparator" w:id="0">
    <w:p w14:paraId="262E07BF" w14:textId="77777777" w:rsidR="0085689E" w:rsidRDefault="0085689E">
      <w:r>
        <w:continuationSeparator/>
      </w:r>
    </w:p>
  </w:endnote>
  <w:endnote w:type="continuationNotice" w:id="1">
    <w:p w14:paraId="4CE713B6" w14:textId="77777777" w:rsidR="0085689E" w:rsidRDefault="008568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2BBA0528" w:rsidR="001F73DE" w:rsidRDefault="001F73D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68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68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47373" w14:textId="77777777" w:rsidR="0085689E" w:rsidRDefault="0085689E">
      <w:r>
        <w:separator/>
      </w:r>
    </w:p>
  </w:footnote>
  <w:footnote w:type="continuationSeparator" w:id="0">
    <w:p w14:paraId="601BAD57" w14:textId="77777777" w:rsidR="0085689E" w:rsidRDefault="0085689E">
      <w:r>
        <w:continuationSeparator/>
      </w:r>
    </w:p>
  </w:footnote>
  <w:footnote w:type="continuationNotice" w:id="1">
    <w:p w14:paraId="4548F4F4" w14:textId="77777777" w:rsidR="0085689E" w:rsidRDefault="008568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1F73DE" w:rsidRDefault="001F73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1449C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20EE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910E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55C87"/>
    <w:multiLevelType w:val="hybridMultilevel"/>
    <w:tmpl w:val="D096A3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D56DC4"/>
    <w:multiLevelType w:val="hybridMultilevel"/>
    <w:tmpl w:val="8FB46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155773"/>
    <w:multiLevelType w:val="hybridMultilevel"/>
    <w:tmpl w:val="2488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00D22"/>
    <w:multiLevelType w:val="hybridMultilevel"/>
    <w:tmpl w:val="F124B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D639E"/>
    <w:multiLevelType w:val="hybridMultilevel"/>
    <w:tmpl w:val="F2A2D1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11748"/>
    <w:multiLevelType w:val="hybridMultilevel"/>
    <w:tmpl w:val="944E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304B8"/>
    <w:multiLevelType w:val="hybridMultilevel"/>
    <w:tmpl w:val="4AEE1C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9768FF1E"/>
    <w:lvl w:ilvl="0" w:tplc="73D2D6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73C09"/>
    <w:multiLevelType w:val="hybridMultilevel"/>
    <w:tmpl w:val="D51E9C8E"/>
    <w:lvl w:ilvl="0" w:tplc="8B64DF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4471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07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B8FD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CC5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8BA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879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CF9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EEB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434642"/>
    <w:multiLevelType w:val="hybridMultilevel"/>
    <w:tmpl w:val="0E2AA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31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9"/>
  </w:num>
  <w:num w:numId="14">
    <w:abstractNumId w:val="0"/>
  </w:num>
  <w:num w:numId="15">
    <w:abstractNumId w:val="14"/>
  </w:num>
  <w:num w:numId="16">
    <w:abstractNumId w:val="33"/>
  </w:num>
  <w:num w:numId="17">
    <w:abstractNumId w:val="23"/>
  </w:num>
  <w:num w:numId="18">
    <w:abstractNumId w:val="26"/>
  </w:num>
  <w:num w:numId="19">
    <w:abstractNumId w:val="8"/>
  </w:num>
  <w:num w:numId="20">
    <w:abstractNumId w:val="19"/>
  </w:num>
  <w:num w:numId="21">
    <w:abstractNumId w:val="11"/>
  </w:num>
  <w:num w:numId="22">
    <w:abstractNumId w:val="30"/>
  </w:num>
  <w:num w:numId="23">
    <w:abstractNumId w:val="28"/>
  </w:num>
  <w:num w:numId="24">
    <w:abstractNumId w:val="9"/>
  </w:num>
  <w:num w:numId="25">
    <w:abstractNumId w:val="25"/>
  </w:num>
  <w:num w:numId="26">
    <w:abstractNumId w:val="5"/>
  </w:num>
  <w:num w:numId="27">
    <w:abstractNumId w:val="7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36"/>
  </w:num>
  <w:num w:numId="33">
    <w:abstractNumId w:val="12"/>
  </w:num>
  <w:num w:numId="34">
    <w:abstractNumId w:val="18"/>
  </w:num>
  <w:num w:numId="35">
    <w:abstractNumId w:val="17"/>
  </w:num>
  <w:num w:numId="36">
    <w:abstractNumId w:val="37"/>
  </w:num>
  <w:num w:numId="37">
    <w:abstractNumId w:val="20"/>
  </w:num>
  <w:num w:numId="38">
    <w:abstractNumId w:val="29"/>
    <w:lvlOverride w:ilvl="0">
      <w:startOverride w:val="1"/>
    </w:lvlOverride>
  </w:num>
  <w:num w:numId="39">
    <w:abstractNumId w:val="21"/>
    <w:lvlOverride w:ilvl="0">
      <w:startOverride w:val="1"/>
    </w:lvlOverride>
  </w:num>
  <w:num w:numId="40">
    <w:abstractNumId w:val="21"/>
    <w:lvlOverride w:ilvl="0">
      <w:startOverride w:val="1"/>
    </w:lvlOverride>
  </w:num>
  <w:num w:numId="41">
    <w:abstractNumId w:val="29"/>
    <w:lvlOverride w:ilvl="0">
      <w:startOverride w:val="1"/>
    </w:lvlOverride>
  </w:num>
  <w:num w:numId="42">
    <w:abstractNumId w:val="21"/>
    <w:lvlOverride w:ilvl="0">
      <w:startOverride w:val="1"/>
    </w:lvlOverride>
  </w:num>
  <w:num w:numId="43">
    <w:abstractNumId w:val="10"/>
  </w:num>
  <w:num w:numId="44">
    <w:abstractNumId w:val="32"/>
  </w:num>
  <w:num w:numId="45">
    <w:abstractNumId w:val="3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7CDC"/>
    <w:rsid w:val="00007EDB"/>
    <w:rsid w:val="00011B28"/>
    <w:rsid w:val="00015D15"/>
    <w:rsid w:val="00015F6F"/>
    <w:rsid w:val="000172B3"/>
    <w:rsid w:val="00017A42"/>
    <w:rsid w:val="00022C02"/>
    <w:rsid w:val="0002564D"/>
    <w:rsid w:val="00025ECA"/>
    <w:rsid w:val="000266D4"/>
    <w:rsid w:val="000325B8"/>
    <w:rsid w:val="00032982"/>
    <w:rsid w:val="000340C8"/>
    <w:rsid w:val="00034C15"/>
    <w:rsid w:val="00035C95"/>
    <w:rsid w:val="00036BA1"/>
    <w:rsid w:val="000422E2"/>
    <w:rsid w:val="00042F22"/>
    <w:rsid w:val="000444EF"/>
    <w:rsid w:val="000476CE"/>
    <w:rsid w:val="00052A07"/>
    <w:rsid w:val="000534E3"/>
    <w:rsid w:val="00055303"/>
    <w:rsid w:val="00055879"/>
    <w:rsid w:val="0005606A"/>
    <w:rsid w:val="000569B0"/>
    <w:rsid w:val="00057117"/>
    <w:rsid w:val="000616E7"/>
    <w:rsid w:val="0006478A"/>
    <w:rsid w:val="0006487E"/>
    <w:rsid w:val="00065E1A"/>
    <w:rsid w:val="0007265B"/>
    <w:rsid w:val="00076BB3"/>
    <w:rsid w:val="00076C39"/>
    <w:rsid w:val="00077E5F"/>
    <w:rsid w:val="0008036A"/>
    <w:rsid w:val="00081AE6"/>
    <w:rsid w:val="000855EB"/>
    <w:rsid w:val="00085B52"/>
    <w:rsid w:val="000866F2"/>
    <w:rsid w:val="0009009F"/>
    <w:rsid w:val="0009012F"/>
    <w:rsid w:val="000901BB"/>
    <w:rsid w:val="00091557"/>
    <w:rsid w:val="000924C1"/>
    <w:rsid w:val="000924F0"/>
    <w:rsid w:val="0009265D"/>
    <w:rsid w:val="00092B4B"/>
    <w:rsid w:val="00093474"/>
    <w:rsid w:val="0009510F"/>
    <w:rsid w:val="000A17DE"/>
    <w:rsid w:val="000A1B7B"/>
    <w:rsid w:val="000A43E7"/>
    <w:rsid w:val="000A46AB"/>
    <w:rsid w:val="000A56F2"/>
    <w:rsid w:val="000A5A49"/>
    <w:rsid w:val="000B2719"/>
    <w:rsid w:val="000B348F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3C8C"/>
    <w:rsid w:val="000D4797"/>
    <w:rsid w:val="000E0242"/>
    <w:rsid w:val="000E0527"/>
    <w:rsid w:val="000E17AD"/>
    <w:rsid w:val="000E1A1F"/>
    <w:rsid w:val="000E1E92"/>
    <w:rsid w:val="000F06D6"/>
    <w:rsid w:val="000F0839"/>
    <w:rsid w:val="000F0EB1"/>
    <w:rsid w:val="000F1106"/>
    <w:rsid w:val="000F202D"/>
    <w:rsid w:val="000F20BB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3CF4"/>
    <w:rsid w:val="001153EA"/>
    <w:rsid w:val="001155DC"/>
    <w:rsid w:val="00115643"/>
    <w:rsid w:val="00116765"/>
    <w:rsid w:val="001207FC"/>
    <w:rsid w:val="0012133C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46F13"/>
    <w:rsid w:val="0015001A"/>
    <w:rsid w:val="00151E23"/>
    <w:rsid w:val="001526E0"/>
    <w:rsid w:val="001551B5"/>
    <w:rsid w:val="00161744"/>
    <w:rsid w:val="0016360E"/>
    <w:rsid w:val="00163713"/>
    <w:rsid w:val="00164D43"/>
    <w:rsid w:val="00164D4A"/>
    <w:rsid w:val="001659C1"/>
    <w:rsid w:val="00166E7F"/>
    <w:rsid w:val="00170546"/>
    <w:rsid w:val="00170C0D"/>
    <w:rsid w:val="0017363A"/>
    <w:rsid w:val="00173A8E"/>
    <w:rsid w:val="00174693"/>
    <w:rsid w:val="001748BD"/>
    <w:rsid w:val="001774A4"/>
    <w:rsid w:val="00177795"/>
    <w:rsid w:val="00180CD2"/>
    <w:rsid w:val="0018143F"/>
    <w:rsid w:val="00183D3A"/>
    <w:rsid w:val="0018412F"/>
    <w:rsid w:val="0018507F"/>
    <w:rsid w:val="001854EE"/>
    <w:rsid w:val="00185502"/>
    <w:rsid w:val="00187CA4"/>
    <w:rsid w:val="00190AC1"/>
    <w:rsid w:val="0019341A"/>
    <w:rsid w:val="00197DF9"/>
    <w:rsid w:val="001A0FF8"/>
    <w:rsid w:val="001A1987"/>
    <w:rsid w:val="001A2564"/>
    <w:rsid w:val="001A2B2E"/>
    <w:rsid w:val="001A31D1"/>
    <w:rsid w:val="001A4FC1"/>
    <w:rsid w:val="001A6173"/>
    <w:rsid w:val="001A61A9"/>
    <w:rsid w:val="001A6CBA"/>
    <w:rsid w:val="001B0069"/>
    <w:rsid w:val="001B089D"/>
    <w:rsid w:val="001B0D97"/>
    <w:rsid w:val="001B1D6E"/>
    <w:rsid w:val="001B4E13"/>
    <w:rsid w:val="001B501F"/>
    <w:rsid w:val="001B5A5D"/>
    <w:rsid w:val="001B700F"/>
    <w:rsid w:val="001C1CE5"/>
    <w:rsid w:val="001C3D2A"/>
    <w:rsid w:val="001D51BA"/>
    <w:rsid w:val="001D6342"/>
    <w:rsid w:val="001D6D53"/>
    <w:rsid w:val="001E58E2"/>
    <w:rsid w:val="001E748D"/>
    <w:rsid w:val="001E7AED"/>
    <w:rsid w:val="001F238A"/>
    <w:rsid w:val="001F3916"/>
    <w:rsid w:val="001F4263"/>
    <w:rsid w:val="001F42D8"/>
    <w:rsid w:val="001F54C5"/>
    <w:rsid w:val="001F662C"/>
    <w:rsid w:val="001F6F78"/>
    <w:rsid w:val="001F7074"/>
    <w:rsid w:val="001F73DE"/>
    <w:rsid w:val="001F780E"/>
    <w:rsid w:val="00200490"/>
    <w:rsid w:val="00201F3A"/>
    <w:rsid w:val="00202C20"/>
    <w:rsid w:val="00203F96"/>
    <w:rsid w:val="002063A3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30765"/>
    <w:rsid w:val="002319E4"/>
    <w:rsid w:val="002342CA"/>
    <w:rsid w:val="00235549"/>
    <w:rsid w:val="00235632"/>
    <w:rsid w:val="00235872"/>
    <w:rsid w:val="00241559"/>
    <w:rsid w:val="002435B3"/>
    <w:rsid w:val="00244C7F"/>
    <w:rsid w:val="002458EB"/>
    <w:rsid w:val="00246488"/>
    <w:rsid w:val="00247415"/>
    <w:rsid w:val="002500C8"/>
    <w:rsid w:val="00252B90"/>
    <w:rsid w:val="00257543"/>
    <w:rsid w:val="00260265"/>
    <w:rsid w:val="002617E7"/>
    <w:rsid w:val="00261B9F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756E1"/>
    <w:rsid w:val="002767B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A354B"/>
    <w:rsid w:val="002A4488"/>
    <w:rsid w:val="002B0907"/>
    <w:rsid w:val="002B24D6"/>
    <w:rsid w:val="002B3FF3"/>
    <w:rsid w:val="002B4CE9"/>
    <w:rsid w:val="002C06A9"/>
    <w:rsid w:val="002C41E6"/>
    <w:rsid w:val="002D071A"/>
    <w:rsid w:val="002D1464"/>
    <w:rsid w:val="002D34B2"/>
    <w:rsid w:val="002D4A15"/>
    <w:rsid w:val="002D5542"/>
    <w:rsid w:val="002D6C26"/>
    <w:rsid w:val="002D7225"/>
    <w:rsid w:val="002D7637"/>
    <w:rsid w:val="002E036A"/>
    <w:rsid w:val="002E17F2"/>
    <w:rsid w:val="002E4453"/>
    <w:rsid w:val="002E6D28"/>
    <w:rsid w:val="002E7CAE"/>
    <w:rsid w:val="002F2771"/>
    <w:rsid w:val="002F2C04"/>
    <w:rsid w:val="002F37A9"/>
    <w:rsid w:val="002F4DB7"/>
    <w:rsid w:val="002F56C5"/>
    <w:rsid w:val="002F5BBD"/>
    <w:rsid w:val="002F65A8"/>
    <w:rsid w:val="00300BEB"/>
    <w:rsid w:val="00301CE6"/>
    <w:rsid w:val="0030256B"/>
    <w:rsid w:val="00302CA2"/>
    <w:rsid w:val="003042A8"/>
    <w:rsid w:val="0030501F"/>
    <w:rsid w:val="0030638C"/>
    <w:rsid w:val="00307BA1"/>
    <w:rsid w:val="00310298"/>
    <w:rsid w:val="00310A30"/>
    <w:rsid w:val="003110D0"/>
    <w:rsid w:val="00311147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90C"/>
    <w:rsid w:val="00342BD7"/>
    <w:rsid w:val="00343A07"/>
    <w:rsid w:val="00346DB5"/>
    <w:rsid w:val="003477B1"/>
    <w:rsid w:val="00357380"/>
    <w:rsid w:val="003602D9"/>
    <w:rsid w:val="003604CE"/>
    <w:rsid w:val="00361FBA"/>
    <w:rsid w:val="00365F79"/>
    <w:rsid w:val="00370E47"/>
    <w:rsid w:val="003742AC"/>
    <w:rsid w:val="003755A2"/>
    <w:rsid w:val="003766F3"/>
    <w:rsid w:val="00377CE1"/>
    <w:rsid w:val="00380942"/>
    <w:rsid w:val="00385BF0"/>
    <w:rsid w:val="00390610"/>
    <w:rsid w:val="00390C1B"/>
    <w:rsid w:val="003939FF"/>
    <w:rsid w:val="00395B48"/>
    <w:rsid w:val="00396F17"/>
    <w:rsid w:val="003A0D4A"/>
    <w:rsid w:val="003A1EC8"/>
    <w:rsid w:val="003A2223"/>
    <w:rsid w:val="003A2A0F"/>
    <w:rsid w:val="003A4541"/>
    <w:rsid w:val="003A45A1"/>
    <w:rsid w:val="003A5B0A"/>
    <w:rsid w:val="003A5C65"/>
    <w:rsid w:val="003A6BAC"/>
    <w:rsid w:val="003A7EF3"/>
    <w:rsid w:val="003B159C"/>
    <w:rsid w:val="003B369F"/>
    <w:rsid w:val="003B36A3"/>
    <w:rsid w:val="003B6CA4"/>
    <w:rsid w:val="003B7289"/>
    <w:rsid w:val="003B7FE5"/>
    <w:rsid w:val="003C0F77"/>
    <w:rsid w:val="003C11C8"/>
    <w:rsid w:val="003C2702"/>
    <w:rsid w:val="003C35D7"/>
    <w:rsid w:val="003C6964"/>
    <w:rsid w:val="003C7806"/>
    <w:rsid w:val="003D0CD4"/>
    <w:rsid w:val="003D109F"/>
    <w:rsid w:val="003D2478"/>
    <w:rsid w:val="003D3C45"/>
    <w:rsid w:val="003D5B1F"/>
    <w:rsid w:val="003E15FA"/>
    <w:rsid w:val="003E1E1D"/>
    <w:rsid w:val="003E20CE"/>
    <w:rsid w:val="003E25DB"/>
    <w:rsid w:val="003E53C5"/>
    <w:rsid w:val="003E55E4"/>
    <w:rsid w:val="003E5F40"/>
    <w:rsid w:val="003E6625"/>
    <w:rsid w:val="003E74E3"/>
    <w:rsid w:val="003F05C7"/>
    <w:rsid w:val="003F26FA"/>
    <w:rsid w:val="003F2CD4"/>
    <w:rsid w:val="003F2F7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51B"/>
    <w:rsid w:val="00421105"/>
    <w:rsid w:val="00423376"/>
    <w:rsid w:val="004242F4"/>
    <w:rsid w:val="00425991"/>
    <w:rsid w:val="00427248"/>
    <w:rsid w:val="00430AFB"/>
    <w:rsid w:val="00433CC4"/>
    <w:rsid w:val="00437447"/>
    <w:rsid w:val="00441A92"/>
    <w:rsid w:val="00444F56"/>
    <w:rsid w:val="00446488"/>
    <w:rsid w:val="004517AA"/>
    <w:rsid w:val="00452B53"/>
    <w:rsid w:val="00452CAC"/>
    <w:rsid w:val="00457565"/>
    <w:rsid w:val="00457B71"/>
    <w:rsid w:val="00457C61"/>
    <w:rsid w:val="00464148"/>
    <w:rsid w:val="0046688E"/>
    <w:rsid w:val="004669E2"/>
    <w:rsid w:val="00470C31"/>
    <w:rsid w:val="004734D0"/>
    <w:rsid w:val="00473C55"/>
    <w:rsid w:val="0047447B"/>
    <w:rsid w:val="0047556B"/>
    <w:rsid w:val="00477768"/>
    <w:rsid w:val="0048312D"/>
    <w:rsid w:val="00484FD1"/>
    <w:rsid w:val="00486479"/>
    <w:rsid w:val="004903E5"/>
    <w:rsid w:val="00492BC5"/>
    <w:rsid w:val="004964F1"/>
    <w:rsid w:val="004A163A"/>
    <w:rsid w:val="004A16BC"/>
    <w:rsid w:val="004A2B94"/>
    <w:rsid w:val="004B6991"/>
    <w:rsid w:val="004B7C0C"/>
    <w:rsid w:val="004C211F"/>
    <w:rsid w:val="004C3898"/>
    <w:rsid w:val="004C4D69"/>
    <w:rsid w:val="004C6818"/>
    <w:rsid w:val="004D3613"/>
    <w:rsid w:val="004D36B1"/>
    <w:rsid w:val="004D47F7"/>
    <w:rsid w:val="004D49A7"/>
    <w:rsid w:val="004D49D5"/>
    <w:rsid w:val="004D4D47"/>
    <w:rsid w:val="004D7BBA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E774C"/>
    <w:rsid w:val="004F0B4E"/>
    <w:rsid w:val="004F0B6C"/>
    <w:rsid w:val="004F2078"/>
    <w:rsid w:val="004F4DA3"/>
    <w:rsid w:val="00500B4A"/>
    <w:rsid w:val="0050591F"/>
    <w:rsid w:val="00506557"/>
    <w:rsid w:val="0050677A"/>
    <w:rsid w:val="005108D8"/>
    <w:rsid w:val="005116F9"/>
    <w:rsid w:val="005153A7"/>
    <w:rsid w:val="00520A0E"/>
    <w:rsid w:val="005219CF"/>
    <w:rsid w:val="00526115"/>
    <w:rsid w:val="0053090B"/>
    <w:rsid w:val="00534B59"/>
    <w:rsid w:val="00534EEB"/>
    <w:rsid w:val="00536759"/>
    <w:rsid w:val="00537C62"/>
    <w:rsid w:val="005420DA"/>
    <w:rsid w:val="00542C82"/>
    <w:rsid w:val="00543986"/>
    <w:rsid w:val="005439C4"/>
    <w:rsid w:val="005447DF"/>
    <w:rsid w:val="00544D5B"/>
    <w:rsid w:val="00546970"/>
    <w:rsid w:val="00546C74"/>
    <w:rsid w:val="00554E19"/>
    <w:rsid w:val="00555435"/>
    <w:rsid w:val="00557D7C"/>
    <w:rsid w:val="0056121F"/>
    <w:rsid w:val="00561EC3"/>
    <w:rsid w:val="0057036A"/>
    <w:rsid w:val="00572505"/>
    <w:rsid w:val="00582809"/>
    <w:rsid w:val="0058798C"/>
    <w:rsid w:val="005900FA"/>
    <w:rsid w:val="00591635"/>
    <w:rsid w:val="005935A4"/>
    <w:rsid w:val="005948C2"/>
    <w:rsid w:val="00595748"/>
    <w:rsid w:val="00595DCA"/>
    <w:rsid w:val="0059779B"/>
    <w:rsid w:val="005A209A"/>
    <w:rsid w:val="005A61E5"/>
    <w:rsid w:val="005A662D"/>
    <w:rsid w:val="005B35D7"/>
    <w:rsid w:val="005B392A"/>
    <w:rsid w:val="005B3AA3"/>
    <w:rsid w:val="005B6CEE"/>
    <w:rsid w:val="005B6F83"/>
    <w:rsid w:val="005C2CC7"/>
    <w:rsid w:val="005C74FB"/>
    <w:rsid w:val="005D1602"/>
    <w:rsid w:val="005D22E6"/>
    <w:rsid w:val="005D241D"/>
    <w:rsid w:val="005D5496"/>
    <w:rsid w:val="005E385F"/>
    <w:rsid w:val="005E5469"/>
    <w:rsid w:val="005E5B81"/>
    <w:rsid w:val="005E65C5"/>
    <w:rsid w:val="005F2CB1"/>
    <w:rsid w:val="005F3025"/>
    <w:rsid w:val="005F50ED"/>
    <w:rsid w:val="005F618C"/>
    <w:rsid w:val="005F70BD"/>
    <w:rsid w:val="005F70DE"/>
    <w:rsid w:val="0060283C"/>
    <w:rsid w:val="00604F14"/>
    <w:rsid w:val="00611B83"/>
    <w:rsid w:val="00613257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271A3"/>
    <w:rsid w:val="00630001"/>
    <w:rsid w:val="00630264"/>
    <w:rsid w:val="006304C5"/>
    <w:rsid w:val="006311B3"/>
    <w:rsid w:val="00631589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092"/>
    <w:rsid w:val="00655733"/>
    <w:rsid w:val="0065583D"/>
    <w:rsid w:val="00655ACD"/>
    <w:rsid w:val="00656A92"/>
    <w:rsid w:val="00656DDE"/>
    <w:rsid w:val="00657963"/>
    <w:rsid w:val="0066011D"/>
    <w:rsid w:val="0066018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C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325D"/>
    <w:rsid w:val="00695FC2"/>
    <w:rsid w:val="00696949"/>
    <w:rsid w:val="00697052"/>
    <w:rsid w:val="006A119E"/>
    <w:rsid w:val="006A46FB"/>
    <w:rsid w:val="006A5280"/>
    <w:rsid w:val="006A539F"/>
    <w:rsid w:val="006A5717"/>
    <w:rsid w:val="006A5E28"/>
    <w:rsid w:val="006A697B"/>
    <w:rsid w:val="006A7524"/>
    <w:rsid w:val="006A7AFF"/>
    <w:rsid w:val="006B0414"/>
    <w:rsid w:val="006B08F1"/>
    <w:rsid w:val="006B1816"/>
    <w:rsid w:val="006B2099"/>
    <w:rsid w:val="006B4CC8"/>
    <w:rsid w:val="006B50CF"/>
    <w:rsid w:val="006B5BE6"/>
    <w:rsid w:val="006C03B8"/>
    <w:rsid w:val="006C3409"/>
    <w:rsid w:val="006C38BE"/>
    <w:rsid w:val="006C5761"/>
    <w:rsid w:val="006C5EC9"/>
    <w:rsid w:val="006C6059"/>
    <w:rsid w:val="006C7522"/>
    <w:rsid w:val="006D11AA"/>
    <w:rsid w:val="006D1623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2B3F"/>
    <w:rsid w:val="0070346E"/>
    <w:rsid w:val="00703C66"/>
    <w:rsid w:val="00704EDB"/>
    <w:rsid w:val="00705ED6"/>
    <w:rsid w:val="00706101"/>
    <w:rsid w:val="00707072"/>
    <w:rsid w:val="00707D61"/>
    <w:rsid w:val="00710083"/>
    <w:rsid w:val="00712287"/>
    <w:rsid w:val="00712772"/>
    <w:rsid w:val="007148D3"/>
    <w:rsid w:val="0071565A"/>
    <w:rsid w:val="00715B9A"/>
    <w:rsid w:val="00720D98"/>
    <w:rsid w:val="00723C07"/>
    <w:rsid w:val="007244D0"/>
    <w:rsid w:val="00726EA6"/>
    <w:rsid w:val="00727208"/>
    <w:rsid w:val="00727680"/>
    <w:rsid w:val="00730A5D"/>
    <w:rsid w:val="00732EE0"/>
    <w:rsid w:val="007348B1"/>
    <w:rsid w:val="007351BA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3013"/>
    <w:rsid w:val="007557B4"/>
    <w:rsid w:val="007571E1"/>
    <w:rsid w:val="007604B2"/>
    <w:rsid w:val="00765281"/>
    <w:rsid w:val="00766BAD"/>
    <w:rsid w:val="007705B8"/>
    <w:rsid w:val="007730BD"/>
    <w:rsid w:val="00773999"/>
    <w:rsid w:val="007755F2"/>
    <w:rsid w:val="00775F7C"/>
    <w:rsid w:val="00776971"/>
    <w:rsid w:val="00777130"/>
    <w:rsid w:val="0078177E"/>
    <w:rsid w:val="00782CF2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E68"/>
    <w:rsid w:val="007A143B"/>
    <w:rsid w:val="007A1CB3"/>
    <w:rsid w:val="007A306F"/>
    <w:rsid w:val="007A43A6"/>
    <w:rsid w:val="007A512C"/>
    <w:rsid w:val="007A58A6"/>
    <w:rsid w:val="007A6E9A"/>
    <w:rsid w:val="007A7157"/>
    <w:rsid w:val="007A7E58"/>
    <w:rsid w:val="007B3D2D"/>
    <w:rsid w:val="007B50AE"/>
    <w:rsid w:val="007B51DF"/>
    <w:rsid w:val="007B5283"/>
    <w:rsid w:val="007B674B"/>
    <w:rsid w:val="007B71A3"/>
    <w:rsid w:val="007C05DD"/>
    <w:rsid w:val="007C3D18"/>
    <w:rsid w:val="007C60BF"/>
    <w:rsid w:val="007C6A07"/>
    <w:rsid w:val="007C6FF1"/>
    <w:rsid w:val="007C75A1"/>
    <w:rsid w:val="007C77A5"/>
    <w:rsid w:val="007D04E5"/>
    <w:rsid w:val="007D497F"/>
    <w:rsid w:val="007D5901"/>
    <w:rsid w:val="007D6E96"/>
    <w:rsid w:val="007D7526"/>
    <w:rsid w:val="007D78C9"/>
    <w:rsid w:val="007E1602"/>
    <w:rsid w:val="007E33DD"/>
    <w:rsid w:val="007E4610"/>
    <w:rsid w:val="007E4715"/>
    <w:rsid w:val="007E505B"/>
    <w:rsid w:val="007E7091"/>
    <w:rsid w:val="007F09D8"/>
    <w:rsid w:val="007F629A"/>
    <w:rsid w:val="00803FAE"/>
    <w:rsid w:val="00804708"/>
    <w:rsid w:val="00804C0A"/>
    <w:rsid w:val="0080605F"/>
    <w:rsid w:val="00807786"/>
    <w:rsid w:val="00811FCB"/>
    <w:rsid w:val="00814FE6"/>
    <w:rsid w:val="008158D6"/>
    <w:rsid w:val="00817196"/>
    <w:rsid w:val="0082276B"/>
    <w:rsid w:val="008235DB"/>
    <w:rsid w:val="00823A0B"/>
    <w:rsid w:val="00824AB4"/>
    <w:rsid w:val="00825C42"/>
    <w:rsid w:val="00825D25"/>
    <w:rsid w:val="00827D6F"/>
    <w:rsid w:val="00836B3D"/>
    <w:rsid w:val="008376AC"/>
    <w:rsid w:val="00840487"/>
    <w:rsid w:val="008444E8"/>
    <w:rsid w:val="00844E80"/>
    <w:rsid w:val="00845CC2"/>
    <w:rsid w:val="00846FE7"/>
    <w:rsid w:val="008478B9"/>
    <w:rsid w:val="008504F2"/>
    <w:rsid w:val="00851771"/>
    <w:rsid w:val="00852D00"/>
    <w:rsid w:val="0085689E"/>
    <w:rsid w:val="00856911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FE"/>
    <w:rsid w:val="00877F18"/>
    <w:rsid w:val="00880C41"/>
    <w:rsid w:val="00883405"/>
    <w:rsid w:val="008843F9"/>
    <w:rsid w:val="00894A88"/>
    <w:rsid w:val="00895386"/>
    <w:rsid w:val="00895561"/>
    <w:rsid w:val="008967DC"/>
    <w:rsid w:val="008A21FF"/>
    <w:rsid w:val="008A2CE2"/>
    <w:rsid w:val="008A30AC"/>
    <w:rsid w:val="008A44B8"/>
    <w:rsid w:val="008A4ECE"/>
    <w:rsid w:val="008A51A8"/>
    <w:rsid w:val="008A54C7"/>
    <w:rsid w:val="008A77D8"/>
    <w:rsid w:val="008A7A95"/>
    <w:rsid w:val="008B0483"/>
    <w:rsid w:val="008B120C"/>
    <w:rsid w:val="008B3DC0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6AE8"/>
    <w:rsid w:val="008C703F"/>
    <w:rsid w:val="008C7573"/>
    <w:rsid w:val="008D1A14"/>
    <w:rsid w:val="008D34F1"/>
    <w:rsid w:val="008D39D8"/>
    <w:rsid w:val="008D6D1A"/>
    <w:rsid w:val="008E065E"/>
    <w:rsid w:val="008E0927"/>
    <w:rsid w:val="008E1909"/>
    <w:rsid w:val="008E282F"/>
    <w:rsid w:val="008F1EAB"/>
    <w:rsid w:val="008F33DC"/>
    <w:rsid w:val="008F477F"/>
    <w:rsid w:val="00902350"/>
    <w:rsid w:val="0090336B"/>
    <w:rsid w:val="00903B34"/>
    <w:rsid w:val="0090488B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88A"/>
    <w:rsid w:val="00931BD9"/>
    <w:rsid w:val="009368F3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0B73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3A3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0532"/>
    <w:rsid w:val="009C11C1"/>
    <w:rsid w:val="009C2D17"/>
    <w:rsid w:val="009C3D26"/>
    <w:rsid w:val="009C403E"/>
    <w:rsid w:val="009C4578"/>
    <w:rsid w:val="009C5D6A"/>
    <w:rsid w:val="009D4FF0"/>
    <w:rsid w:val="009D5A19"/>
    <w:rsid w:val="009D703C"/>
    <w:rsid w:val="009D718F"/>
    <w:rsid w:val="009E068F"/>
    <w:rsid w:val="009E14E0"/>
    <w:rsid w:val="009E35DB"/>
    <w:rsid w:val="009E47A3"/>
    <w:rsid w:val="009E6849"/>
    <w:rsid w:val="009E713B"/>
    <w:rsid w:val="009F08F3"/>
    <w:rsid w:val="009F18A9"/>
    <w:rsid w:val="009F344F"/>
    <w:rsid w:val="00A02E75"/>
    <w:rsid w:val="00A048A8"/>
    <w:rsid w:val="00A04F49"/>
    <w:rsid w:val="00A064AA"/>
    <w:rsid w:val="00A136B8"/>
    <w:rsid w:val="00A13E54"/>
    <w:rsid w:val="00A1683F"/>
    <w:rsid w:val="00A172D7"/>
    <w:rsid w:val="00A17F63"/>
    <w:rsid w:val="00A207DD"/>
    <w:rsid w:val="00A214B9"/>
    <w:rsid w:val="00A2193B"/>
    <w:rsid w:val="00A21DEA"/>
    <w:rsid w:val="00A2351A"/>
    <w:rsid w:val="00A26228"/>
    <w:rsid w:val="00A264A9"/>
    <w:rsid w:val="00A275C6"/>
    <w:rsid w:val="00A27785"/>
    <w:rsid w:val="00A30187"/>
    <w:rsid w:val="00A3448A"/>
    <w:rsid w:val="00A36297"/>
    <w:rsid w:val="00A40019"/>
    <w:rsid w:val="00A41E2B"/>
    <w:rsid w:val="00A45B74"/>
    <w:rsid w:val="00A52E1D"/>
    <w:rsid w:val="00A537B2"/>
    <w:rsid w:val="00A54210"/>
    <w:rsid w:val="00A54B08"/>
    <w:rsid w:val="00A5602D"/>
    <w:rsid w:val="00A61499"/>
    <w:rsid w:val="00A6229F"/>
    <w:rsid w:val="00A62A77"/>
    <w:rsid w:val="00A63483"/>
    <w:rsid w:val="00A653DB"/>
    <w:rsid w:val="00A657D7"/>
    <w:rsid w:val="00A660AC"/>
    <w:rsid w:val="00A66680"/>
    <w:rsid w:val="00A67E6C"/>
    <w:rsid w:val="00A71924"/>
    <w:rsid w:val="00A71B99"/>
    <w:rsid w:val="00A71D52"/>
    <w:rsid w:val="00A71EF5"/>
    <w:rsid w:val="00A7315F"/>
    <w:rsid w:val="00A739D0"/>
    <w:rsid w:val="00A75159"/>
    <w:rsid w:val="00A761D4"/>
    <w:rsid w:val="00A77441"/>
    <w:rsid w:val="00A77EC4"/>
    <w:rsid w:val="00A8033B"/>
    <w:rsid w:val="00A80920"/>
    <w:rsid w:val="00A80BF1"/>
    <w:rsid w:val="00A84FFB"/>
    <w:rsid w:val="00A924EB"/>
    <w:rsid w:val="00A92879"/>
    <w:rsid w:val="00A9442A"/>
    <w:rsid w:val="00A952DD"/>
    <w:rsid w:val="00A95CF5"/>
    <w:rsid w:val="00A967B9"/>
    <w:rsid w:val="00AA016F"/>
    <w:rsid w:val="00AA1B0E"/>
    <w:rsid w:val="00AA1ED6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C70CE"/>
    <w:rsid w:val="00AD06DB"/>
    <w:rsid w:val="00AD0AA3"/>
    <w:rsid w:val="00AD1390"/>
    <w:rsid w:val="00AD3F94"/>
    <w:rsid w:val="00AD4A5A"/>
    <w:rsid w:val="00AE27AC"/>
    <w:rsid w:val="00AE40E0"/>
    <w:rsid w:val="00AE4DBA"/>
    <w:rsid w:val="00AE4F07"/>
    <w:rsid w:val="00AE5AE8"/>
    <w:rsid w:val="00AE608D"/>
    <w:rsid w:val="00AE6CFE"/>
    <w:rsid w:val="00AE7CA0"/>
    <w:rsid w:val="00AF1C5D"/>
    <w:rsid w:val="00AF308B"/>
    <w:rsid w:val="00AF42D7"/>
    <w:rsid w:val="00B006FE"/>
    <w:rsid w:val="00B007CB"/>
    <w:rsid w:val="00B02AA9"/>
    <w:rsid w:val="00B02FA3"/>
    <w:rsid w:val="00B04341"/>
    <w:rsid w:val="00B05084"/>
    <w:rsid w:val="00B05920"/>
    <w:rsid w:val="00B07227"/>
    <w:rsid w:val="00B10020"/>
    <w:rsid w:val="00B119E8"/>
    <w:rsid w:val="00B14DEB"/>
    <w:rsid w:val="00B157F9"/>
    <w:rsid w:val="00B20256"/>
    <w:rsid w:val="00B20D09"/>
    <w:rsid w:val="00B2763F"/>
    <w:rsid w:val="00B27AAC"/>
    <w:rsid w:val="00B30929"/>
    <w:rsid w:val="00B31822"/>
    <w:rsid w:val="00B319D5"/>
    <w:rsid w:val="00B36D94"/>
    <w:rsid w:val="00B372AA"/>
    <w:rsid w:val="00B378EF"/>
    <w:rsid w:val="00B40445"/>
    <w:rsid w:val="00B41888"/>
    <w:rsid w:val="00B4408D"/>
    <w:rsid w:val="00B45A52"/>
    <w:rsid w:val="00B46175"/>
    <w:rsid w:val="00B47E43"/>
    <w:rsid w:val="00B5183E"/>
    <w:rsid w:val="00B52376"/>
    <w:rsid w:val="00B5335A"/>
    <w:rsid w:val="00B5723B"/>
    <w:rsid w:val="00B5724B"/>
    <w:rsid w:val="00B60EF1"/>
    <w:rsid w:val="00B6188F"/>
    <w:rsid w:val="00B64E41"/>
    <w:rsid w:val="00B664C7"/>
    <w:rsid w:val="00B706FA"/>
    <w:rsid w:val="00B739F6"/>
    <w:rsid w:val="00B73A8E"/>
    <w:rsid w:val="00B75861"/>
    <w:rsid w:val="00B767FC"/>
    <w:rsid w:val="00B81A6C"/>
    <w:rsid w:val="00B81BE4"/>
    <w:rsid w:val="00B82A77"/>
    <w:rsid w:val="00B83D1A"/>
    <w:rsid w:val="00B842A0"/>
    <w:rsid w:val="00B8549A"/>
    <w:rsid w:val="00B85DE5"/>
    <w:rsid w:val="00B87DDC"/>
    <w:rsid w:val="00B90F73"/>
    <w:rsid w:val="00B9371D"/>
    <w:rsid w:val="00B93B59"/>
    <w:rsid w:val="00B9406A"/>
    <w:rsid w:val="00BA00E0"/>
    <w:rsid w:val="00BA2280"/>
    <w:rsid w:val="00BA2A08"/>
    <w:rsid w:val="00BA56D2"/>
    <w:rsid w:val="00BA5E10"/>
    <w:rsid w:val="00BA6C49"/>
    <w:rsid w:val="00BA73C6"/>
    <w:rsid w:val="00BA76E0"/>
    <w:rsid w:val="00BB0976"/>
    <w:rsid w:val="00BB207A"/>
    <w:rsid w:val="00BB2A25"/>
    <w:rsid w:val="00BB2D82"/>
    <w:rsid w:val="00BB32B5"/>
    <w:rsid w:val="00BB51E9"/>
    <w:rsid w:val="00BB5943"/>
    <w:rsid w:val="00BB5BB8"/>
    <w:rsid w:val="00BC0FDC"/>
    <w:rsid w:val="00BC2802"/>
    <w:rsid w:val="00BC3053"/>
    <w:rsid w:val="00BC4D2E"/>
    <w:rsid w:val="00BC5E44"/>
    <w:rsid w:val="00BD0907"/>
    <w:rsid w:val="00BD48AC"/>
    <w:rsid w:val="00BD5C65"/>
    <w:rsid w:val="00BD5F1A"/>
    <w:rsid w:val="00BD6D4C"/>
    <w:rsid w:val="00BD762E"/>
    <w:rsid w:val="00BE1234"/>
    <w:rsid w:val="00BE2FA6"/>
    <w:rsid w:val="00BE333F"/>
    <w:rsid w:val="00BE6C14"/>
    <w:rsid w:val="00BE7406"/>
    <w:rsid w:val="00BE7603"/>
    <w:rsid w:val="00BF2548"/>
    <w:rsid w:val="00BF3279"/>
    <w:rsid w:val="00BF4944"/>
    <w:rsid w:val="00BF74C7"/>
    <w:rsid w:val="00C014D3"/>
    <w:rsid w:val="00C015F1"/>
    <w:rsid w:val="00C01F33"/>
    <w:rsid w:val="00C02CC6"/>
    <w:rsid w:val="00C03C8C"/>
    <w:rsid w:val="00C040F7"/>
    <w:rsid w:val="00C041B0"/>
    <w:rsid w:val="00C044AB"/>
    <w:rsid w:val="00C0521C"/>
    <w:rsid w:val="00C05706"/>
    <w:rsid w:val="00C07377"/>
    <w:rsid w:val="00C10478"/>
    <w:rsid w:val="00C1093B"/>
    <w:rsid w:val="00C12107"/>
    <w:rsid w:val="00C14D4B"/>
    <w:rsid w:val="00C154BB"/>
    <w:rsid w:val="00C25F2F"/>
    <w:rsid w:val="00C27624"/>
    <w:rsid w:val="00C279B5"/>
    <w:rsid w:val="00C27C45"/>
    <w:rsid w:val="00C3719D"/>
    <w:rsid w:val="00C54995"/>
    <w:rsid w:val="00C54D41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6DB0"/>
    <w:rsid w:val="00C9027A"/>
    <w:rsid w:val="00C9068E"/>
    <w:rsid w:val="00C90B86"/>
    <w:rsid w:val="00C93C4B"/>
    <w:rsid w:val="00C944AB"/>
    <w:rsid w:val="00C95B40"/>
    <w:rsid w:val="00CA0A75"/>
    <w:rsid w:val="00CA1B65"/>
    <w:rsid w:val="00CA1ED8"/>
    <w:rsid w:val="00CA2D38"/>
    <w:rsid w:val="00CA2FA1"/>
    <w:rsid w:val="00CA3D40"/>
    <w:rsid w:val="00CA41CE"/>
    <w:rsid w:val="00CA424B"/>
    <w:rsid w:val="00CA4F77"/>
    <w:rsid w:val="00CB1F63"/>
    <w:rsid w:val="00CB456D"/>
    <w:rsid w:val="00CB462A"/>
    <w:rsid w:val="00CB4675"/>
    <w:rsid w:val="00CB6DFE"/>
    <w:rsid w:val="00CB6E7D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6213"/>
    <w:rsid w:val="00CF625B"/>
    <w:rsid w:val="00CF687E"/>
    <w:rsid w:val="00CF74A2"/>
    <w:rsid w:val="00D00035"/>
    <w:rsid w:val="00D01642"/>
    <w:rsid w:val="00D0349B"/>
    <w:rsid w:val="00D10249"/>
    <w:rsid w:val="00D115C3"/>
    <w:rsid w:val="00D11897"/>
    <w:rsid w:val="00D13135"/>
    <w:rsid w:val="00D13E4E"/>
    <w:rsid w:val="00D17D6A"/>
    <w:rsid w:val="00D218FF"/>
    <w:rsid w:val="00D239A7"/>
    <w:rsid w:val="00D23F47"/>
    <w:rsid w:val="00D2450E"/>
    <w:rsid w:val="00D2775B"/>
    <w:rsid w:val="00D33BE4"/>
    <w:rsid w:val="00D34D96"/>
    <w:rsid w:val="00D36BB2"/>
    <w:rsid w:val="00D36E71"/>
    <w:rsid w:val="00D37D87"/>
    <w:rsid w:val="00D40B33"/>
    <w:rsid w:val="00D412BB"/>
    <w:rsid w:val="00D42386"/>
    <w:rsid w:val="00D4318F"/>
    <w:rsid w:val="00D438BF"/>
    <w:rsid w:val="00D440F8"/>
    <w:rsid w:val="00D50F97"/>
    <w:rsid w:val="00D5231F"/>
    <w:rsid w:val="00D546FF"/>
    <w:rsid w:val="00D55AD5"/>
    <w:rsid w:val="00D576CA"/>
    <w:rsid w:val="00D57C31"/>
    <w:rsid w:val="00D61AF5"/>
    <w:rsid w:val="00D63DDC"/>
    <w:rsid w:val="00D64104"/>
    <w:rsid w:val="00D6451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E53"/>
    <w:rsid w:val="00DB377D"/>
    <w:rsid w:val="00DB5019"/>
    <w:rsid w:val="00DC27BB"/>
    <w:rsid w:val="00DC2D36"/>
    <w:rsid w:val="00DC2D80"/>
    <w:rsid w:val="00DC3BB1"/>
    <w:rsid w:val="00DC485D"/>
    <w:rsid w:val="00DC53EF"/>
    <w:rsid w:val="00DD0BC6"/>
    <w:rsid w:val="00DD5680"/>
    <w:rsid w:val="00DD6CB5"/>
    <w:rsid w:val="00DD757C"/>
    <w:rsid w:val="00DE306E"/>
    <w:rsid w:val="00DE5608"/>
    <w:rsid w:val="00DE58D0"/>
    <w:rsid w:val="00DE594E"/>
    <w:rsid w:val="00DE654F"/>
    <w:rsid w:val="00DE73E6"/>
    <w:rsid w:val="00DF0B6E"/>
    <w:rsid w:val="00DF15E0"/>
    <w:rsid w:val="00DF31B7"/>
    <w:rsid w:val="00DF37A0"/>
    <w:rsid w:val="00E00ED8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713"/>
    <w:rsid w:val="00E446F1"/>
    <w:rsid w:val="00E45919"/>
    <w:rsid w:val="00E46886"/>
    <w:rsid w:val="00E47AEF"/>
    <w:rsid w:val="00E53B75"/>
    <w:rsid w:val="00E54E3B"/>
    <w:rsid w:val="00E57565"/>
    <w:rsid w:val="00E62CF0"/>
    <w:rsid w:val="00E63838"/>
    <w:rsid w:val="00E64434"/>
    <w:rsid w:val="00E64687"/>
    <w:rsid w:val="00E67C51"/>
    <w:rsid w:val="00E71CF8"/>
    <w:rsid w:val="00E71E34"/>
    <w:rsid w:val="00E72C21"/>
    <w:rsid w:val="00E72EFC"/>
    <w:rsid w:val="00E73EE3"/>
    <w:rsid w:val="00E758EC"/>
    <w:rsid w:val="00E76E18"/>
    <w:rsid w:val="00E81B42"/>
    <w:rsid w:val="00E8234C"/>
    <w:rsid w:val="00E82C4D"/>
    <w:rsid w:val="00E83AA9"/>
    <w:rsid w:val="00E85928"/>
    <w:rsid w:val="00E87822"/>
    <w:rsid w:val="00E87A8E"/>
    <w:rsid w:val="00E90395"/>
    <w:rsid w:val="00E90E49"/>
    <w:rsid w:val="00E917F9"/>
    <w:rsid w:val="00E91F61"/>
    <w:rsid w:val="00E9291C"/>
    <w:rsid w:val="00E93FFE"/>
    <w:rsid w:val="00E94F8A"/>
    <w:rsid w:val="00E9528F"/>
    <w:rsid w:val="00EA41B8"/>
    <w:rsid w:val="00EA4A9E"/>
    <w:rsid w:val="00EA7A41"/>
    <w:rsid w:val="00EB077B"/>
    <w:rsid w:val="00EB3AF5"/>
    <w:rsid w:val="00EB4EA2"/>
    <w:rsid w:val="00EB4F7F"/>
    <w:rsid w:val="00EB52D3"/>
    <w:rsid w:val="00EB56B8"/>
    <w:rsid w:val="00EB6D02"/>
    <w:rsid w:val="00EC27C6"/>
    <w:rsid w:val="00EC4207"/>
    <w:rsid w:val="00EC5653"/>
    <w:rsid w:val="00EC71CE"/>
    <w:rsid w:val="00ED1006"/>
    <w:rsid w:val="00ED221F"/>
    <w:rsid w:val="00ED3BA3"/>
    <w:rsid w:val="00ED4531"/>
    <w:rsid w:val="00EE34BE"/>
    <w:rsid w:val="00EE66C7"/>
    <w:rsid w:val="00EE7DBF"/>
    <w:rsid w:val="00EF107F"/>
    <w:rsid w:val="00EF18FE"/>
    <w:rsid w:val="00EF191A"/>
    <w:rsid w:val="00EF1EA9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279F6"/>
    <w:rsid w:val="00F30828"/>
    <w:rsid w:val="00F313D6"/>
    <w:rsid w:val="00F32DB9"/>
    <w:rsid w:val="00F37B2B"/>
    <w:rsid w:val="00F40F0C"/>
    <w:rsid w:val="00F4766C"/>
    <w:rsid w:val="00F507D1"/>
    <w:rsid w:val="00F519CE"/>
    <w:rsid w:val="00F51AD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F53"/>
    <w:rsid w:val="00F703BE"/>
    <w:rsid w:val="00F70E6D"/>
    <w:rsid w:val="00F71F69"/>
    <w:rsid w:val="00F72B72"/>
    <w:rsid w:val="00F74BB9"/>
    <w:rsid w:val="00F75582"/>
    <w:rsid w:val="00F76692"/>
    <w:rsid w:val="00F76EFA"/>
    <w:rsid w:val="00F804BE"/>
    <w:rsid w:val="00F80AF6"/>
    <w:rsid w:val="00F817CE"/>
    <w:rsid w:val="00F8318B"/>
    <w:rsid w:val="00F84440"/>
    <w:rsid w:val="00F8456C"/>
    <w:rsid w:val="00F859D8"/>
    <w:rsid w:val="00F864DA"/>
    <w:rsid w:val="00F868F5"/>
    <w:rsid w:val="00F87DBD"/>
    <w:rsid w:val="00F9056A"/>
    <w:rsid w:val="00F90F8D"/>
    <w:rsid w:val="00F92782"/>
    <w:rsid w:val="00F93AA9"/>
    <w:rsid w:val="00F96985"/>
    <w:rsid w:val="00F97838"/>
    <w:rsid w:val="00FA2BB3"/>
    <w:rsid w:val="00FA5985"/>
    <w:rsid w:val="00FA6710"/>
    <w:rsid w:val="00FA6F0B"/>
    <w:rsid w:val="00FA7AAC"/>
    <w:rsid w:val="00FB4C80"/>
    <w:rsid w:val="00FB6A6A"/>
    <w:rsid w:val="00FC7429"/>
    <w:rsid w:val="00FD0620"/>
    <w:rsid w:val="00FD07F6"/>
    <w:rsid w:val="00FD1EC8"/>
    <w:rsid w:val="00FD47ED"/>
    <w:rsid w:val="00FD6F5E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82D1097F-1586-4869-95C4-5E69E5CA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2788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uiPriority w:val="39"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next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MessageHeader">
    <w:name w:val="Message Header"/>
    <w:basedOn w:val="Normal"/>
    <w:link w:val="MessageHeaderChar"/>
    <w:rsid w:val="00260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02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ListParagraph">
    <w:name w:val="List Paragraph"/>
    <w:basedOn w:val="Normal"/>
    <w:uiPriority w:val="34"/>
    <w:qFormat/>
    <w:rsid w:val="003B6CA4"/>
    <w:pPr>
      <w:ind w:left="720"/>
      <w:contextualSpacing/>
    </w:pPr>
  </w:style>
  <w:style w:type="table" w:styleId="TableGrid">
    <w:name w:val="Table Grid"/>
    <w:basedOn w:val="TableNormal"/>
    <w:rsid w:val="00A17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76BB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136B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136B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0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137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27C33E2E-9FB3-4CA5-9141-0C5D0321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927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Ericsson</vt:lpstr>
      <vt:lpstr>Spokane, WA, USA, 3th- 7th April 2017</vt:lpstr>
      <vt:lpstr>Introduction</vt:lpstr>
      <vt:lpstr>Discussion</vt:lpstr>
      <vt:lpstr>    Number of symbols in an SS block </vt:lpstr>
      <vt:lpstr>    Mapping to resources</vt:lpstr>
      <vt:lpstr>    Number of SS blocks in an SS burst</vt:lpstr>
      <vt:lpstr>    Signals and channels included in the SS Block </vt:lpstr>
      <vt:lpstr>    SS block index indication</vt:lpstr>
    </vt:vector>
  </TitlesOfParts>
  <Company>Ericsson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Gröveln</dc:creator>
  <cp:keywords>Ericsson; TDoc; 3GPP</cp:keywords>
  <dc:description/>
  <cp:lastModifiedBy>Asbjörn Grövlen</cp:lastModifiedBy>
  <cp:revision>10</cp:revision>
  <cp:lastPrinted>2008-01-31T07:09:00Z</cp:lastPrinted>
  <dcterms:created xsi:type="dcterms:W3CDTF">2017-04-04T17:36:00Z</dcterms:created>
  <dcterms:modified xsi:type="dcterms:W3CDTF">2017-04-05T15:54:00Z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